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4545D1" w:rsidR="004A6EEC" w:rsidP="004545D1" w:rsidRDefault="004A6EEC" w14:paraId="1CC3F359" w14:textId="77777777">
      <w:pPr>
        <w:rPr>
          <w:b/>
          <w:bCs w:val="0"/>
          <w:color w:val="C2004B"/>
          <w:sz w:val="32"/>
          <w:szCs w:val="32"/>
        </w:rPr>
      </w:pPr>
      <w:bookmarkStart w:name="_Toc224444803" w:id="0"/>
      <w:bookmarkStart w:name="_Toc184477921" w:id="1"/>
      <w:r w:rsidRPr="004545D1">
        <w:rPr>
          <w:b/>
          <w:bCs w:val="0"/>
          <w:color w:val="C2004B"/>
          <w:sz w:val="32"/>
          <w:szCs w:val="32"/>
        </w:rPr>
        <w:t xml:space="preserve">Bijlage </w:t>
      </w:r>
      <w:r w:rsidR="004545D1">
        <w:rPr>
          <w:b/>
          <w:bCs w:val="0"/>
          <w:color w:val="C2004B"/>
          <w:sz w:val="32"/>
          <w:szCs w:val="32"/>
        </w:rPr>
        <w:t>2</w:t>
      </w:r>
      <w:r w:rsidRPr="004545D1">
        <w:rPr>
          <w:b/>
          <w:bCs w:val="0"/>
          <w:color w:val="C2004B"/>
          <w:sz w:val="32"/>
          <w:szCs w:val="32"/>
        </w:rPr>
        <w:t xml:space="preserve"> </w:t>
      </w:r>
      <w:r w:rsidR="004545D1">
        <w:rPr>
          <w:b/>
          <w:bCs w:val="0"/>
          <w:color w:val="C2004B"/>
          <w:sz w:val="32"/>
          <w:szCs w:val="32"/>
        </w:rPr>
        <w:t>– Invulmodel r</w:t>
      </w:r>
      <w:r w:rsidRPr="004545D1">
        <w:rPr>
          <w:b/>
          <w:bCs w:val="0"/>
          <w:color w:val="C2004B"/>
          <w:sz w:val="32"/>
          <w:szCs w:val="32"/>
        </w:rPr>
        <w:t>eferentie</w:t>
      </w:r>
      <w:r w:rsidRPr="004545D1" w:rsidR="007E36F5">
        <w:rPr>
          <w:b/>
          <w:bCs w:val="0"/>
          <w:color w:val="C2004B"/>
          <w:sz w:val="32"/>
          <w:szCs w:val="32"/>
        </w:rPr>
        <w:t>s</w:t>
      </w:r>
    </w:p>
    <w:bookmarkEnd w:id="0"/>
    <w:bookmarkEnd w:id="1"/>
    <w:p w:rsidRPr="00FC059B" w:rsidR="004A6EEC" w:rsidP="004545D1" w:rsidRDefault="004A6EEC" w14:paraId="245B4CEA" w14:textId="77777777"/>
    <w:p w:rsidRPr="004545D1" w:rsidR="004A6EEC" w:rsidP="004545D1" w:rsidRDefault="004A6EEC" w14:paraId="5DA26D98" w14:textId="77777777">
      <w:pPr>
        <w:rPr>
          <w:b/>
          <w:bCs w:val="0"/>
        </w:rPr>
      </w:pPr>
      <w:r w:rsidRPr="004545D1">
        <w:rPr>
          <w:b/>
          <w:bCs w:val="0"/>
        </w:rPr>
        <w:t>Invulinstructie</w:t>
      </w:r>
    </w:p>
    <w:p w:rsidRPr="004545D1" w:rsidR="004A6EEC" w:rsidP="004545D1" w:rsidRDefault="004A6EEC" w14:paraId="3B535016" w14:textId="77777777">
      <w:pPr>
        <w:pStyle w:val="Lijstalinea"/>
        <w:numPr>
          <w:ilvl w:val="0"/>
          <w:numId w:val="1"/>
        </w:numPr>
      </w:pPr>
      <w:r w:rsidRPr="004545D1">
        <w:t xml:space="preserve">Per kerncompetentie </w:t>
      </w:r>
      <w:r w:rsidRPr="004545D1" w:rsidR="00031DA7">
        <w:t>levert</w:t>
      </w:r>
      <w:r w:rsidRPr="004545D1">
        <w:t xml:space="preserve"> </w:t>
      </w:r>
      <w:r w:rsidRPr="004545D1" w:rsidR="00CE3F18">
        <w:t>u maximaal</w:t>
      </w:r>
      <w:r w:rsidRPr="004545D1">
        <w:t xml:space="preserve"> één referentie aan.</w:t>
      </w:r>
      <w:r w:rsidRPr="004545D1" w:rsidR="00DB03A4">
        <w:t xml:space="preserve"> </w:t>
      </w:r>
      <w:r w:rsidRPr="004545D1">
        <w:t xml:space="preserve">Het is mogelijk dat één referentie meerdere kerncompetenties in zich heeft. Het is dus niet noodzakelijk om evenveel referenties als kerncompetenties aan te leveren. Voorbeeld: als </w:t>
      </w:r>
      <w:r w:rsidRPr="004545D1" w:rsidR="00F23650">
        <w:t>Opdrachtgever</w:t>
      </w:r>
      <w:r w:rsidRPr="004545D1">
        <w:t xml:space="preserve"> vier kerncompetenties uitvraagt voldoet uw organisatie aan de eis als u twee referenties aanlevert die beide twee kerncompetenties laten zien.</w:t>
      </w:r>
    </w:p>
    <w:p w:rsidRPr="004545D1" w:rsidR="004A6EEC" w:rsidP="004545D1" w:rsidRDefault="004A6EEC" w14:paraId="06343D1A" w14:textId="77777777">
      <w:pPr>
        <w:pStyle w:val="Lijstalinea"/>
        <w:numPr>
          <w:ilvl w:val="0"/>
          <w:numId w:val="1"/>
        </w:numPr>
      </w:pPr>
      <w:r w:rsidRPr="004545D1">
        <w:t xml:space="preserve">Het is toegestaan de referentie te verduidelijken. Deze toelichting mag maximaal </w:t>
      </w:r>
      <w:r w:rsidRPr="004545D1" w:rsidR="007E36F5">
        <w:t>250</w:t>
      </w:r>
      <w:r w:rsidRPr="004545D1">
        <w:t xml:space="preserve"> woorden bevatten.</w:t>
      </w:r>
    </w:p>
    <w:p w:rsidRPr="004545D1" w:rsidR="004A6EEC" w:rsidP="004545D1" w:rsidRDefault="004A6EEC" w14:paraId="1D18D182" w14:textId="77777777">
      <w:pPr>
        <w:rPr>
          <w:color w:val="C2004B"/>
        </w:rPr>
      </w:pPr>
    </w:p>
    <w:tbl>
      <w:tblPr>
        <w:tblStyle w:val="Tabelraster"/>
        <w:tblW w:w="9067" w:type="dxa"/>
        <w:jc w:val="center"/>
        <w:shd w:val="clear" w:color="auto" w:fill="06A77D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843"/>
        <w:gridCol w:w="2140"/>
        <w:gridCol w:w="2162"/>
        <w:gridCol w:w="3922"/>
      </w:tblGrid>
      <w:tr w:rsidRPr="003D4AA4" w:rsidR="004545D1" w:rsidTr="6F848E0B" w14:paraId="092F2908" w14:textId="77777777">
        <w:trPr>
          <w:jc w:val="center"/>
        </w:trPr>
        <w:tc>
          <w:tcPr>
            <w:tcW w:w="9067" w:type="dxa"/>
            <w:gridSpan w:val="4"/>
            <w:shd w:val="clear" w:color="auto" w:fill="FFFFFF" w:themeFill="background1"/>
            <w:tcMar/>
            <w:vAlign w:val="center"/>
          </w:tcPr>
          <w:p w:rsidRPr="003D4AA4" w:rsidR="004A6EEC" w:rsidP="004545D1" w:rsidRDefault="004A6EEC" w14:paraId="5C2A3181" w14:textId="77777777">
            <w:pPr>
              <w:rPr>
                <w:color w:val="C2004B"/>
                <w:sz w:val="20"/>
                <w:szCs w:val="20"/>
              </w:rPr>
            </w:pPr>
            <w:bookmarkStart w:name="_Hlk60225088" w:id="2"/>
          </w:p>
          <w:p w:rsidRPr="003D4AA4" w:rsidR="004A6EEC" w:rsidP="004545D1" w:rsidRDefault="007E36F5" w14:paraId="0DBF9120" w14:textId="42A0B866">
            <w:pPr>
              <w:rPr>
                <w:color w:val="C2004B"/>
                <w:sz w:val="20"/>
                <w:szCs w:val="20"/>
              </w:rPr>
            </w:pPr>
            <w:r w:rsidRPr="003D4AA4">
              <w:rPr>
                <w:b/>
                <w:color w:val="C2004B"/>
                <w:sz w:val="20"/>
                <w:szCs w:val="20"/>
              </w:rPr>
              <w:t xml:space="preserve">Kerncompetentie </w:t>
            </w:r>
            <w:r w:rsidRPr="003D4AA4" w:rsidR="004A6EEC">
              <w:rPr>
                <w:b/>
                <w:color w:val="C2004B"/>
                <w:sz w:val="20"/>
                <w:szCs w:val="20"/>
              </w:rPr>
              <w:t>1</w:t>
            </w:r>
          </w:p>
        </w:tc>
      </w:tr>
      <w:tr w:rsidRPr="0002201C" w:rsidR="004A6EEC" w:rsidTr="6F848E0B" w14:paraId="0B1347CD" w14:textId="77777777">
        <w:trPr>
          <w:jc w:val="center"/>
        </w:trPr>
        <w:tc>
          <w:tcPr>
            <w:tcW w:w="843" w:type="dxa"/>
            <w:shd w:val="clear" w:color="auto" w:fill="FFFFFF" w:themeFill="background1"/>
            <w:tcMar/>
            <w:vAlign w:val="center"/>
          </w:tcPr>
          <w:p w:rsidRPr="0002201C" w:rsidR="004A6EEC" w:rsidP="004545D1" w:rsidRDefault="004A6EEC" w14:paraId="7145D86B" w14:textId="77777777">
            <w:r w:rsidRPr="0002201C">
              <w:t xml:space="preserve">1. </w:t>
            </w:r>
          </w:p>
        </w:tc>
        <w:tc>
          <w:tcPr>
            <w:tcW w:w="2140" w:type="dxa"/>
            <w:shd w:val="clear" w:color="auto" w:fill="FFFFFF" w:themeFill="background1"/>
            <w:tcMar/>
            <w:vAlign w:val="center"/>
          </w:tcPr>
          <w:p w:rsidRPr="0002201C" w:rsidR="004A6EEC" w:rsidP="004545D1" w:rsidRDefault="004A6EEC" w14:paraId="1F8C69C6" w14:textId="77777777">
            <w:r w:rsidRPr="0002201C">
              <w:t>Projectnaam</w:t>
            </w:r>
          </w:p>
        </w:tc>
        <w:tc>
          <w:tcPr>
            <w:tcW w:w="6084" w:type="dxa"/>
            <w:gridSpan w:val="2"/>
            <w:shd w:val="clear" w:color="auto" w:fill="FFFFFF" w:themeFill="background1"/>
            <w:tcMar/>
            <w:vAlign w:val="center"/>
          </w:tcPr>
          <w:p w:rsidRPr="0002201C" w:rsidR="004A6EEC" w:rsidP="004545D1" w:rsidRDefault="004A6EEC" w14:paraId="68C28FCB" w14:textId="77777777"/>
        </w:tc>
      </w:tr>
      <w:tr w:rsidRPr="0002201C" w:rsidR="004A6EEC" w:rsidTr="6F848E0B" w14:paraId="30C08DE1" w14:textId="77777777">
        <w:trPr>
          <w:jc w:val="center"/>
        </w:trPr>
        <w:tc>
          <w:tcPr>
            <w:tcW w:w="843" w:type="dxa"/>
            <w:vMerge w:val="restart"/>
            <w:shd w:val="clear" w:color="auto" w:fill="FFFFFF" w:themeFill="background1"/>
            <w:tcMar/>
          </w:tcPr>
          <w:p w:rsidRPr="0002201C" w:rsidR="004A6EEC" w:rsidP="004545D1" w:rsidRDefault="004A6EEC" w14:paraId="7DB629E8" w14:textId="77777777">
            <w:r w:rsidRPr="0002201C">
              <w:t>2.</w:t>
            </w:r>
          </w:p>
        </w:tc>
        <w:tc>
          <w:tcPr>
            <w:tcW w:w="2140" w:type="dxa"/>
            <w:vMerge w:val="restart"/>
            <w:shd w:val="clear" w:color="auto" w:fill="FFFFFF" w:themeFill="background1"/>
            <w:tcMar/>
          </w:tcPr>
          <w:p w:rsidRPr="0002201C" w:rsidR="004A6EEC" w:rsidP="004545D1" w:rsidRDefault="004A6EEC" w14:paraId="5072B074" w14:textId="77777777">
            <w:r w:rsidRPr="0002201C">
              <w:t>Opdrachtgever</w:t>
            </w:r>
          </w:p>
        </w:tc>
        <w:tc>
          <w:tcPr>
            <w:tcW w:w="2162" w:type="dxa"/>
            <w:shd w:val="clear" w:color="auto" w:fill="FFFFFF" w:themeFill="background1"/>
            <w:tcMar/>
            <w:vAlign w:val="center"/>
          </w:tcPr>
          <w:p w:rsidRPr="0002201C" w:rsidR="004A6EEC" w:rsidP="004545D1" w:rsidRDefault="004A6EEC" w14:paraId="5AE81FB1" w14:textId="77777777">
            <w:r w:rsidRPr="0002201C">
              <w:t>Naam</w:t>
            </w:r>
          </w:p>
        </w:tc>
        <w:tc>
          <w:tcPr>
            <w:tcW w:w="3922" w:type="dxa"/>
            <w:shd w:val="clear" w:color="auto" w:fill="FFFFFF" w:themeFill="background1"/>
            <w:tcMar/>
            <w:vAlign w:val="center"/>
          </w:tcPr>
          <w:p w:rsidRPr="0002201C" w:rsidR="004A6EEC" w:rsidP="004545D1" w:rsidRDefault="004A6EEC" w14:paraId="1614A311" w14:textId="77777777"/>
        </w:tc>
      </w:tr>
      <w:tr w:rsidRPr="0002201C" w:rsidR="004A6EEC" w:rsidTr="6F848E0B" w14:paraId="0F03769C" w14:textId="77777777">
        <w:trPr>
          <w:jc w:val="center"/>
        </w:trPr>
        <w:tc>
          <w:tcPr>
            <w:tcW w:w="843" w:type="dxa"/>
            <w:vMerge/>
            <w:tcMar/>
            <w:vAlign w:val="center"/>
          </w:tcPr>
          <w:p w:rsidRPr="0002201C" w:rsidR="004A6EEC" w:rsidP="004545D1" w:rsidRDefault="004A6EEC" w14:paraId="660FCE3F" w14:textId="77777777"/>
        </w:tc>
        <w:tc>
          <w:tcPr>
            <w:tcW w:w="2140" w:type="dxa"/>
            <w:vMerge/>
            <w:tcMar/>
            <w:vAlign w:val="center"/>
          </w:tcPr>
          <w:p w:rsidRPr="0002201C" w:rsidR="004A6EEC" w:rsidP="004545D1" w:rsidRDefault="004A6EEC" w14:paraId="07683B1B" w14:textId="77777777"/>
        </w:tc>
        <w:tc>
          <w:tcPr>
            <w:tcW w:w="2162" w:type="dxa"/>
            <w:shd w:val="clear" w:color="auto" w:fill="FFFFFF" w:themeFill="background1"/>
            <w:tcMar/>
            <w:vAlign w:val="center"/>
          </w:tcPr>
          <w:p w:rsidRPr="0002201C" w:rsidR="004A6EEC" w:rsidP="004545D1" w:rsidRDefault="004A6EEC" w14:paraId="44B023B8" w14:textId="77777777">
            <w:r w:rsidRPr="0002201C">
              <w:t>Contactpersoon</w:t>
            </w:r>
          </w:p>
        </w:tc>
        <w:tc>
          <w:tcPr>
            <w:tcW w:w="3922" w:type="dxa"/>
            <w:shd w:val="clear" w:color="auto" w:fill="FFFFFF" w:themeFill="background1"/>
            <w:tcMar/>
            <w:vAlign w:val="center"/>
          </w:tcPr>
          <w:p w:rsidRPr="0002201C" w:rsidR="004A6EEC" w:rsidP="004545D1" w:rsidRDefault="004A6EEC" w14:paraId="34572A6D" w14:textId="77777777"/>
        </w:tc>
      </w:tr>
      <w:tr w:rsidRPr="0002201C" w:rsidR="004A6EEC" w:rsidTr="6F848E0B" w14:paraId="588A423C" w14:textId="77777777">
        <w:trPr>
          <w:jc w:val="center"/>
        </w:trPr>
        <w:tc>
          <w:tcPr>
            <w:tcW w:w="843" w:type="dxa"/>
            <w:vMerge/>
            <w:tcMar/>
            <w:vAlign w:val="center"/>
          </w:tcPr>
          <w:p w:rsidRPr="0002201C" w:rsidR="004A6EEC" w:rsidP="004545D1" w:rsidRDefault="004A6EEC" w14:paraId="12E9FE70" w14:textId="77777777"/>
        </w:tc>
        <w:tc>
          <w:tcPr>
            <w:tcW w:w="2140" w:type="dxa"/>
            <w:vMerge/>
            <w:tcMar/>
            <w:vAlign w:val="center"/>
          </w:tcPr>
          <w:p w:rsidRPr="0002201C" w:rsidR="004A6EEC" w:rsidP="004545D1" w:rsidRDefault="004A6EEC" w14:paraId="35D2D845" w14:textId="77777777"/>
        </w:tc>
        <w:tc>
          <w:tcPr>
            <w:tcW w:w="2162" w:type="dxa"/>
            <w:shd w:val="clear" w:color="auto" w:fill="FFFFFF" w:themeFill="background1"/>
            <w:tcMar/>
            <w:vAlign w:val="center"/>
          </w:tcPr>
          <w:p w:rsidRPr="0002201C" w:rsidR="004A6EEC" w:rsidP="004545D1" w:rsidRDefault="004A6EEC" w14:paraId="74BF90C7" w14:textId="77777777">
            <w:r w:rsidRPr="0002201C">
              <w:t>Functie</w:t>
            </w:r>
          </w:p>
        </w:tc>
        <w:tc>
          <w:tcPr>
            <w:tcW w:w="3922" w:type="dxa"/>
            <w:shd w:val="clear" w:color="auto" w:fill="FFFFFF" w:themeFill="background1"/>
            <w:tcMar/>
            <w:vAlign w:val="center"/>
          </w:tcPr>
          <w:p w:rsidRPr="0002201C" w:rsidR="004A6EEC" w:rsidP="004545D1" w:rsidRDefault="004A6EEC" w14:paraId="74220798" w14:textId="77777777"/>
        </w:tc>
      </w:tr>
      <w:tr w:rsidRPr="0002201C" w:rsidR="004A6EEC" w:rsidTr="6F848E0B" w14:paraId="4BB1F691" w14:textId="77777777">
        <w:trPr>
          <w:jc w:val="center"/>
        </w:trPr>
        <w:tc>
          <w:tcPr>
            <w:tcW w:w="843" w:type="dxa"/>
            <w:vMerge/>
            <w:tcMar/>
            <w:vAlign w:val="center"/>
          </w:tcPr>
          <w:p w:rsidRPr="0002201C" w:rsidR="004A6EEC" w:rsidP="004545D1" w:rsidRDefault="004A6EEC" w14:paraId="4B1BE6EA" w14:textId="77777777"/>
        </w:tc>
        <w:tc>
          <w:tcPr>
            <w:tcW w:w="2140" w:type="dxa"/>
            <w:vMerge/>
            <w:tcMar/>
            <w:vAlign w:val="center"/>
          </w:tcPr>
          <w:p w:rsidRPr="0002201C" w:rsidR="004A6EEC" w:rsidP="004545D1" w:rsidRDefault="004A6EEC" w14:paraId="08768729" w14:textId="77777777"/>
        </w:tc>
        <w:tc>
          <w:tcPr>
            <w:tcW w:w="2162" w:type="dxa"/>
            <w:shd w:val="clear" w:color="auto" w:fill="FFFFFF" w:themeFill="background1"/>
            <w:tcMar/>
            <w:vAlign w:val="center"/>
          </w:tcPr>
          <w:p w:rsidRPr="0002201C" w:rsidR="004A6EEC" w:rsidP="004545D1" w:rsidRDefault="004A6EEC" w14:paraId="462BF5CD" w14:textId="77777777">
            <w:r w:rsidRPr="0002201C">
              <w:t>Telefoonnummer</w:t>
            </w:r>
          </w:p>
        </w:tc>
        <w:tc>
          <w:tcPr>
            <w:tcW w:w="3922" w:type="dxa"/>
            <w:shd w:val="clear" w:color="auto" w:fill="FFFFFF" w:themeFill="background1"/>
            <w:tcMar/>
            <w:vAlign w:val="center"/>
          </w:tcPr>
          <w:p w:rsidRPr="0002201C" w:rsidR="004A6EEC" w:rsidP="004545D1" w:rsidRDefault="004A6EEC" w14:paraId="1F81A55F" w14:textId="77777777"/>
        </w:tc>
      </w:tr>
      <w:tr w:rsidRPr="0002201C" w:rsidR="004A6EEC" w:rsidTr="6F848E0B" w14:paraId="2E445049" w14:textId="77777777">
        <w:trPr>
          <w:jc w:val="center"/>
        </w:trPr>
        <w:tc>
          <w:tcPr>
            <w:tcW w:w="843" w:type="dxa"/>
            <w:vMerge/>
            <w:tcMar/>
            <w:vAlign w:val="center"/>
          </w:tcPr>
          <w:p w:rsidRPr="0002201C" w:rsidR="004A6EEC" w:rsidP="004545D1" w:rsidRDefault="004A6EEC" w14:paraId="054CF657" w14:textId="77777777"/>
        </w:tc>
        <w:tc>
          <w:tcPr>
            <w:tcW w:w="2140" w:type="dxa"/>
            <w:vMerge/>
            <w:tcMar/>
            <w:vAlign w:val="center"/>
          </w:tcPr>
          <w:p w:rsidRPr="0002201C" w:rsidR="004A6EEC" w:rsidP="004545D1" w:rsidRDefault="004A6EEC" w14:paraId="74931D07" w14:textId="77777777"/>
        </w:tc>
        <w:tc>
          <w:tcPr>
            <w:tcW w:w="2162" w:type="dxa"/>
            <w:shd w:val="clear" w:color="auto" w:fill="FFFFFF" w:themeFill="background1"/>
            <w:tcMar/>
            <w:vAlign w:val="center"/>
          </w:tcPr>
          <w:p w:rsidRPr="0002201C" w:rsidR="004A6EEC" w:rsidP="004545D1" w:rsidRDefault="004A6EEC" w14:paraId="4ACD82F0" w14:textId="77777777">
            <w:r w:rsidRPr="0002201C">
              <w:t>Emailadres</w:t>
            </w:r>
          </w:p>
        </w:tc>
        <w:tc>
          <w:tcPr>
            <w:tcW w:w="3922" w:type="dxa"/>
            <w:shd w:val="clear" w:color="auto" w:fill="FFFFFF" w:themeFill="background1"/>
            <w:tcMar/>
            <w:vAlign w:val="center"/>
          </w:tcPr>
          <w:p w:rsidRPr="0002201C" w:rsidR="004A6EEC" w:rsidP="004545D1" w:rsidRDefault="004A6EEC" w14:paraId="49251285" w14:textId="77777777"/>
        </w:tc>
      </w:tr>
      <w:tr w:rsidRPr="0002201C" w:rsidR="004545D1" w:rsidTr="6F848E0B" w14:paraId="56747121" w14:textId="77777777">
        <w:trPr>
          <w:jc w:val="center"/>
        </w:trPr>
        <w:tc>
          <w:tcPr>
            <w:tcW w:w="843" w:type="dxa"/>
            <w:shd w:val="clear" w:color="auto" w:fill="FFFFFF" w:themeFill="background1"/>
            <w:tcMar/>
            <w:vAlign w:val="center"/>
          </w:tcPr>
          <w:p w:rsidRPr="0002201C" w:rsidR="004545D1" w:rsidP="004545D1" w:rsidRDefault="004545D1" w14:paraId="0DC8BD71" w14:textId="77777777">
            <w:r>
              <w:t xml:space="preserve">4. </w:t>
            </w:r>
          </w:p>
        </w:tc>
        <w:tc>
          <w:tcPr>
            <w:tcW w:w="2140" w:type="dxa"/>
            <w:shd w:val="clear" w:color="auto" w:fill="FFFFFF" w:themeFill="background1"/>
            <w:tcMar/>
          </w:tcPr>
          <w:p w:rsidRPr="0002201C" w:rsidR="004545D1" w:rsidP="004545D1" w:rsidRDefault="004545D1" w14:paraId="69183F03" w14:textId="77777777">
            <w:r>
              <w:t>Inschrijver bevestigt hierbij dat de referentie voldoet aan de genoemde minimale eisen</w:t>
            </w:r>
          </w:p>
        </w:tc>
        <w:tc>
          <w:tcPr>
            <w:tcW w:w="6084" w:type="dxa"/>
            <w:gridSpan w:val="2"/>
            <w:shd w:val="clear" w:color="auto" w:fill="FFFFFF" w:themeFill="background1"/>
            <w:tcMar/>
            <w:vAlign w:val="center"/>
          </w:tcPr>
          <w:p w:rsidRPr="0002201C" w:rsidR="004545D1" w:rsidP="004545D1" w:rsidRDefault="004545D1" w14:paraId="6236414F" w14:textId="77777777">
            <w:r>
              <w:t>Ja / Nee</w:t>
            </w:r>
          </w:p>
        </w:tc>
      </w:tr>
      <w:tr w:rsidRPr="0002201C" w:rsidR="001C6069" w:rsidTr="6F848E0B" w14:paraId="63833A52" w14:textId="77777777">
        <w:trPr>
          <w:jc w:val="center"/>
        </w:trPr>
        <w:tc>
          <w:tcPr>
            <w:tcW w:w="843" w:type="dxa"/>
            <w:shd w:val="clear" w:color="auto" w:fill="FFFFFF" w:themeFill="background1"/>
            <w:tcMar/>
            <w:vAlign w:val="center"/>
          </w:tcPr>
          <w:p w:rsidRPr="0002201C" w:rsidR="001C6069" w:rsidP="004545D1" w:rsidRDefault="007B5DF7" w14:paraId="4C24DB60" w14:textId="77777777">
            <w:r>
              <w:t>5.</w:t>
            </w:r>
          </w:p>
        </w:tc>
        <w:tc>
          <w:tcPr>
            <w:tcW w:w="2140" w:type="dxa"/>
            <w:shd w:val="clear" w:color="auto" w:fill="FFFFFF" w:themeFill="background1"/>
            <w:tcMar/>
            <w:vAlign w:val="center"/>
          </w:tcPr>
          <w:p w:rsidRPr="0002201C" w:rsidR="001C6069" w:rsidP="004545D1" w:rsidRDefault="001C6069" w14:paraId="3D00CA4A" w14:textId="77777777">
            <w:r w:rsidRPr="0002201C">
              <w:t>Datum</w:t>
            </w:r>
          </w:p>
        </w:tc>
        <w:tc>
          <w:tcPr>
            <w:tcW w:w="2162" w:type="dxa"/>
            <w:shd w:val="clear" w:color="auto" w:fill="FFFFFF" w:themeFill="background1"/>
            <w:tcMar/>
            <w:vAlign w:val="center"/>
          </w:tcPr>
          <w:p w:rsidRPr="0002201C" w:rsidR="001C6069" w:rsidP="004545D1" w:rsidRDefault="001C6069" w14:paraId="625D5F9C" w14:textId="77777777">
            <w:r w:rsidRPr="0002201C">
              <w:t>Begin en eind datum of afronding project</w:t>
            </w:r>
          </w:p>
        </w:tc>
        <w:tc>
          <w:tcPr>
            <w:tcW w:w="3922" w:type="dxa"/>
            <w:shd w:val="clear" w:color="auto" w:fill="FFFFFF" w:themeFill="background1"/>
            <w:tcMar/>
            <w:vAlign w:val="center"/>
          </w:tcPr>
          <w:p w:rsidRPr="0002201C" w:rsidR="001C6069" w:rsidP="004545D1" w:rsidRDefault="001C6069" w14:paraId="3329BEA3" w14:textId="77777777"/>
        </w:tc>
      </w:tr>
      <w:tr w:rsidRPr="0002201C" w:rsidR="001C6069" w:rsidTr="6F848E0B" w14:paraId="242CFC19" w14:textId="77777777">
        <w:trPr>
          <w:jc w:val="center"/>
        </w:trPr>
        <w:tc>
          <w:tcPr>
            <w:tcW w:w="843" w:type="dxa"/>
            <w:shd w:val="clear" w:color="auto" w:fill="FFFFFF" w:themeFill="background1"/>
            <w:tcMar/>
            <w:vAlign w:val="center"/>
          </w:tcPr>
          <w:p w:rsidRPr="0002201C" w:rsidR="001C6069" w:rsidP="004545D1" w:rsidRDefault="007B5DF7" w14:paraId="3C614417" w14:textId="77777777">
            <w:r>
              <w:t>6.</w:t>
            </w:r>
          </w:p>
        </w:tc>
        <w:tc>
          <w:tcPr>
            <w:tcW w:w="2140" w:type="dxa"/>
            <w:shd w:val="clear" w:color="auto" w:fill="FFFFFF" w:themeFill="background1"/>
            <w:tcMar/>
            <w:vAlign w:val="center"/>
          </w:tcPr>
          <w:p w:rsidRPr="0002201C" w:rsidR="001C6069" w:rsidP="004545D1" w:rsidRDefault="001C6069" w14:paraId="7A7DFA32" w14:textId="77777777">
            <w:r w:rsidRPr="0002201C">
              <w:t>Waarde excl. BTW</w:t>
            </w:r>
          </w:p>
        </w:tc>
        <w:tc>
          <w:tcPr>
            <w:tcW w:w="2162" w:type="dxa"/>
            <w:shd w:val="clear" w:color="auto" w:fill="FFFFFF" w:themeFill="background1"/>
            <w:tcMar/>
            <w:vAlign w:val="center"/>
          </w:tcPr>
          <w:p w:rsidRPr="0002201C" w:rsidR="001C6069" w:rsidP="004545D1" w:rsidRDefault="00CF00B1" w14:paraId="4DF45A2E" w14:textId="77777777">
            <w:r>
              <w:t xml:space="preserve">In euro’s </w:t>
            </w:r>
          </w:p>
        </w:tc>
        <w:tc>
          <w:tcPr>
            <w:tcW w:w="3922" w:type="dxa"/>
            <w:shd w:val="clear" w:color="auto" w:fill="FFFFFF" w:themeFill="background1"/>
            <w:tcMar/>
            <w:vAlign w:val="center"/>
          </w:tcPr>
          <w:p w:rsidRPr="0002201C" w:rsidR="001C6069" w:rsidP="004545D1" w:rsidRDefault="001C6069" w14:paraId="32348708" w14:textId="77777777"/>
        </w:tc>
      </w:tr>
      <w:tr w:rsidRPr="0002201C" w:rsidR="001C6069" w:rsidTr="6F848E0B" w14:paraId="00E1B053" w14:textId="77777777">
        <w:trPr>
          <w:jc w:val="center"/>
        </w:trPr>
        <w:tc>
          <w:tcPr>
            <w:tcW w:w="843" w:type="dxa"/>
            <w:shd w:val="clear" w:color="auto" w:fill="FFFFFF" w:themeFill="background1"/>
            <w:tcMar/>
            <w:vAlign w:val="center"/>
          </w:tcPr>
          <w:p w:rsidRPr="0002201C" w:rsidR="001C6069" w:rsidP="004545D1" w:rsidRDefault="007B5DF7" w14:paraId="6CD01BC7" w14:textId="77777777">
            <w:r>
              <w:t>7</w:t>
            </w:r>
            <w:r w:rsidRPr="0002201C" w:rsidR="001C6069">
              <w:t>.</w:t>
            </w:r>
          </w:p>
        </w:tc>
        <w:tc>
          <w:tcPr>
            <w:tcW w:w="2140" w:type="dxa"/>
            <w:shd w:val="clear" w:color="auto" w:fill="FFFFFF" w:themeFill="background1"/>
            <w:tcMar/>
            <w:vAlign w:val="center"/>
          </w:tcPr>
          <w:p w:rsidRPr="0002201C" w:rsidR="001C6069" w:rsidP="004545D1" w:rsidRDefault="001C6069" w14:paraId="06C69330" w14:textId="77777777">
            <w:r w:rsidRPr="0002201C">
              <w:t>Is de opdracht geheel als zelfstandige onderneming uitgevoerd of in combinatie of met onderaannemer(s)?</w:t>
            </w:r>
          </w:p>
        </w:tc>
        <w:tc>
          <w:tcPr>
            <w:tcW w:w="6084" w:type="dxa"/>
            <w:gridSpan w:val="2"/>
            <w:shd w:val="clear" w:color="auto" w:fill="FFFFFF" w:themeFill="background1"/>
            <w:tcMar/>
            <w:vAlign w:val="center"/>
          </w:tcPr>
          <w:p w:rsidRPr="0002201C" w:rsidR="001C6069" w:rsidP="004545D1" w:rsidRDefault="001C6069" w14:paraId="0B094F83" w14:textId="77777777">
            <w:r w:rsidRPr="0002201C">
              <w:t>Indien sprake was van een combinatie of van onderaannemers, hier graag vermelden:</w:t>
            </w:r>
          </w:p>
          <w:p w:rsidRPr="0002201C" w:rsidR="001C6069" w:rsidP="004545D1" w:rsidRDefault="001C6069" w14:paraId="7F3C1B78" w14:textId="77777777">
            <w:pPr>
              <w:pStyle w:val="Lijstalinea"/>
              <w:numPr>
                <w:ilvl w:val="0"/>
                <w:numId w:val="1"/>
              </w:numPr>
            </w:pPr>
            <w:r w:rsidRPr="0002201C">
              <w:t>de naam van de evt. partners;</w:t>
            </w:r>
          </w:p>
          <w:p w:rsidRPr="0002201C" w:rsidR="001C6069" w:rsidP="004545D1" w:rsidRDefault="001C6069" w14:paraId="3FF6C45A" w14:textId="77777777">
            <w:pPr>
              <w:pStyle w:val="Lijstalinea"/>
              <w:numPr>
                <w:ilvl w:val="0"/>
                <w:numId w:val="1"/>
              </w:numPr>
            </w:pPr>
            <w:r w:rsidRPr="0002201C">
              <w:t>wie welk aandeel verzorgde; en</w:t>
            </w:r>
          </w:p>
          <w:p w:rsidRPr="004545D1" w:rsidR="001C6069" w:rsidP="004545D1" w:rsidRDefault="001C6069" w14:paraId="78D790FA" w14:textId="77777777">
            <w:pPr>
              <w:pStyle w:val="Lijstalinea"/>
              <w:numPr>
                <w:ilvl w:val="0"/>
                <w:numId w:val="1"/>
              </w:numPr>
              <w:rPr>
                <w:b/>
              </w:rPr>
            </w:pPr>
            <w:r w:rsidRPr="0002201C">
              <w:t>wie de leiding had.</w:t>
            </w:r>
          </w:p>
        </w:tc>
      </w:tr>
      <w:tr w:rsidRPr="0002201C" w:rsidR="001C6069" w:rsidTr="6F848E0B" w14:paraId="4940E6F3" w14:textId="77777777">
        <w:trPr>
          <w:jc w:val="center"/>
        </w:trPr>
        <w:tc>
          <w:tcPr>
            <w:tcW w:w="843" w:type="dxa"/>
            <w:shd w:val="clear" w:color="auto" w:fill="FFFFFF" w:themeFill="background1"/>
            <w:tcMar/>
            <w:vAlign w:val="center"/>
          </w:tcPr>
          <w:p w:rsidRPr="0002201C" w:rsidR="001C6069" w:rsidP="004545D1" w:rsidRDefault="007B5DF7" w14:paraId="6D360A09" w14:textId="77777777">
            <w:r>
              <w:t>8</w:t>
            </w:r>
            <w:r w:rsidRPr="0002201C" w:rsidR="001C6069">
              <w:t>.</w:t>
            </w:r>
          </w:p>
        </w:tc>
        <w:tc>
          <w:tcPr>
            <w:tcW w:w="2140" w:type="dxa"/>
            <w:shd w:val="clear" w:color="auto" w:fill="FFFFFF" w:themeFill="background1"/>
            <w:tcMar/>
            <w:vAlign w:val="center"/>
          </w:tcPr>
          <w:p w:rsidRPr="0002201C" w:rsidR="001C6069" w:rsidP="004545D1" w:rsidRDefault="001C6069" w14:paraId="4D2BE9B7" w14:textId="77777777">
            <w:r w:rsidRPr="0002201C">
              <w:t xml:space="preserve">Eventuele toelichting van maximaal </w:t>
            </w:r>
            <w:r w:rsidR="0071424E">
              <w:t>250</w:t>
            </w:r>
            <w:r w:rsidRPr="0002201C">
              <w:t xml:space="preserve"> woorden.</w:t>
            </w:r>
          </w:p>
        </w:tc>
        <w:tc>
          <w:tcPr>
            <w:tcW w:w="6084" w:type="dxa"/>
            <w:gridSpan w:val="2"/>
            <w:shd w:val="clear" w:color="auto" w:fill="FFFFFF" w:themeFill="background1"/>
            <w:tcMar/>
            <w:vAlign w:val="center"/>
          </w:tcPr>
          <w:p w:rsidRPr="0002201C" w:rsidR="001C6069" w:rsidP="004545D1" w:rsidRDefault="001C6069" w14:paraId="28B1ECD2" w14:textId="77777777"/>
          <w:p w:rsidRPr="0002201C" w:rsidR="001C6069" w:rsidP="004545D1" w:rsidRDefault="001C6069" w14:paraId="4CD6F7E0" w14:textId="77777777"/>
          <w:p w:rsidRPr="0002201C" w:rsidR="001C6069" w:rsidP="004545D1" w:rsidRDefault="001C6069" w14:paraId="6DF02011" w14:textId="77777777"/>
          <w:p w:rsidRPr="0002201C" w:rsidR="001C6069" w:rsidP="004545D1" w:rsidRDefault="001C6069" w14:paraId="300B2842" w14:textId="77777777"/>
          <w:p w:rsidRPr="0002201C" w:rsidR="001C6069" w:rsidP="004545D1" w:rsidRDefault="001C6069" w14:paraId="37143E06" w14:textId="77777777"/>
          <w:p w:rsidRPr="0002201C" w:rsidR="001C6069" w:rsidP="004545D1" w:rsidRDefault="001C6069" w14:paraId="1E9C420D" w14:textId="77777777"/>
          <w:p w:rsidRPr="0002201C" w:rsidR="001C6069" w:rsidP="004545D1" w:rsidRDefault="001C6069" w14:paraId="6B9EA657" w14:textId="77777777"/>
          <w:p w:rsidRPr="0002201C" w:rsidR="001C6069" w:rsidP="004545D1" w:rsidRDefault="001C6069" w14:paraId="40604B98" w14:textId="77777777"/>
        </w:tc>
      </w:tr>
      <w:bookmarkEnd w:id="2"/>
    </w:tbl>
    <w:p w:rsidR="004A6EEC" w:rsidP="004545D1" w:rsidRDefault="004A6EEC" w14:paraId="59E8E539" w14:textId="77777777"/>
    <w:p w:rsidR="004545D1" w:rsidRDefault="004545D1" w14:paraId="56AE9997" w14:textId="77777777">
      <w:pPr>
        <w:spacing w:after="160" w:line="259" w:lineRule="auto"/>
        <w:jc w:val="left"/>
      </w:pPr>
      <w:r>
        <w:br w:type="page"/>
      </w:r>
    </w:p>
    <w:tbl>
      <w:tblPr>
        <w:tblStyle w:val="Tabelraster"/>
        <w:tblW w:w="9067" w:type="dxa"/>
        <w:jc w:val="center"/>
        <w:shd w:val="clear" w:color="auto" w:fill="06A77D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843"/>
        <w:gridCol w:w="2140"/>
        <w:gridCol w:w="2162"/>
        <w:gridCol w:w="3922"/>
      </w:tblGrid>
      <w:tr w:rsidRPr="003D4AA4" w:rsidR="004545D1" w:rsidTr="6F848E0B" w14:paraId="72EEE7B0" w14:textId="77777777">
        <w:trPr>
          <w:jc w:val="center"/>
        </w:trPr>
        <w:tc>
          <w:tcPr>
            <w:tcW w:w="9067" w:type="dxa"/>
            <w:gridSpan w:val="4"/>
            <w:shd w:val="clear" w:color="auto" w:fill="FFFFFF" w:themeFill="background1"/>
            <w:tcMar/>
            <w:vAlign w:val="center"/>
          </w:tcPr>
          <w:p w:rsidRPr="003D4AA4" w:rsidR="004545D1" w:rsidP="006901C4" w:rsidRDefault="004545D1" w14:paraId="0347268D" w14:textId="77777777">
            <w:pPr>
              <w:rPr>
                <w:color w:val="C2004B"/>
                <w:sz w:val="20"/>
                <w:szCs w:val="20"/>
              </w:rPr>
            </w:pPr>
          </w:p>
          <w:p w:rsidRPr="003D4AA4" w:rsidR="004545D1" w:rsidP="007C5031" w:rsidRDefault="004545D1" w14:paraId="4CFBCCDC" w14:textId="2FEBA5FB">
            <w:pPr>
              <w:rPr>
                <w:color w:val="C2004B"/>
                <w:sz w:val="20"/>
                <w:szCs w:val="20"/>
              </w:rPr>
            </w:pPr>
            <w:r w:rsidRPr="003D4AA4">
              <w:rPr>
                <w:b/>
                <w:color w:val="C2004B"/>
                <w:sz w:val="20"/>
                <w:szCs w:val="20"/>
              </w:rPr>
              <w:t>Kerncompetentie 2</w:t>
            </w:r>
          </w:p>
        </w:tc>
      </w:tr>
      <w:tr w:rsidRPr="0002201C" w:rsidR="004545D1" w:rsidTr="6F848E0B" w14:paraId="4E5024E6" w14:textId="77777777">
        <w:trPr>
          <w:jc w:val="center"/>
        </w:trPr>
        <w:tc>
          <w:tcPr>
            <w:tcW w:w="843" w:type="dxa"/>
            <w:shd w:val="clear" w:color="auto" w:fill="FFFFFF" w:themeFill="background1"/>
            <w:tcMar/>
            <w:vAlign w:val="center"/>
          </w:tcPr>
          <w:p w:rsidRPr="0002201C" w:rsidR="004545D1" w:rsidP="006901C4" w:rsidRDefault="004545D1" w14:paraId="523B4DFC" w14:textId="77777777">
            <w:r w:rsidRPr="0002201C">
              <w:t xml:space="preserve">1. </w:t>
            </w:r>
          </w:p>
        </w:tc>
        <w:tc>
          <w:tcPr>
            <w:tcW w:w="2140" w:type="dxa"/>
            <w:shd w:val="clear" w:color="auto" w:fill="FFFFFF" w:themeFill="background1"/>
            <w:tcMar/>
            <w:vAlign w:val="center"/>
          </w:tcPr>
          <w:p w:rsidRPr="0002201C" w:rsidR="004545D1" w:rsidP="006901C4" w:rsidRDefault="004545D1" w14:paraId="482BB0E9" w14:textId="77777777">
            <w:r w:rsidRPr="0002201C">
              <w:t>Projectnaam</w:t>
            </w:r>
          </w:p>
        </w:tc>
        <w:tc>
          <w:tcPr>
            <w:tcW w:w="6084" w:type="dxa"/>
            <w:gridSpan w:val="2"/>
            <w:shd w:val="clear" w:color="auto" w:fill="FFFFFF" w:themeFill="background1"/>
            <w:tcMar/>
            <w:vAlign w:val="center"/>
          </w:tcPr>
          <w:p w:rsidRPr="0002201C" w:rsidR="004545D1" w:rsidP="006901C4" w:rsidRDefault="004545D1" w14:paraId="4F2EB7DB" w14:textId="77777777"/>
        </w:tc>
      </w:tr>
      <w:tr w:rsidRPr="0002201C" w:rsidR="004545D1" w:rsidTr="6F848E0B" w14:paraId="7F5F9931" w14:textId="77777777">
        <w:trPr>
          <w:jc w:val="center"/>
        </w:trPr>
        <w:tc>
          <w:tcPr>
            <w:tcW w:w="843" w:type="dxa"/>
            <w:vMerge w:val="restart"/>
            <w:shd w:val="clear" w:color="auto" w:fill="FFFFFF" w:themeFill="background1"/>
            <w:tcMar/>
          </w:tcPr>
          <w:p w:rsidRPr="0002201C" w:rsidR="004545D1" w:rsidP="006901C4" w:rsidRDefault="004545D1" w14:paraId="73A46B4F" w14:textId="77777777">
            <w:r w:rsidRPr="0002201C">
              <w:t>2.</w:t>
            </w:r>
          </w:p>
        </w:tc>
        <w:tc>
          <w:tcPr>
            <w:tcW w:w="2140" w:type="dxa"/>
            <w:vMerge w:val="restart"/>
            <w:shd w:val="clear" w:color="auto" w:fill="FFFFFF" w:themeFill="background1"/>
            <w:tcMar/>
          </w:tcPr>
          <w:p w:rsidRPr="0002201C" w:rsidR="004545D1" w:rsidP="006901C4" w:rsidRDefault="004545D1" w14:paraId="05B5BB27" w14:textId="77777777">
            <w:r w:rsidRPr="0002201C">
              <w:t>Opdrachtgever</w:t>
            </w:r>
          </w:p>
        </w:tc>
        <w:tc>
          <w:tcPr>
            <w:tcW w:w="2162" w:type="dxa"/>
            <w:shd w:val="clear" w:color="auto" w:fill="FFFFFF" w:themeFill="background1"/>
            <w:tcMar/>
            <w:vAlign w:val="center"/>
          </w:tcPr>
          <w:p w:rsidRPr="0002201C" w:rsidR="004545D1" w:rsidP="006901C4" w:rsidRDefault="004545D1" w14:paraId="27D9679D" w14:textId="77777777">
            <w:r w:rsidRPr="0002201C">
              <w:t>Naam</w:t>
            </w:r>
          </w:p>
        </w:tc>
        <w:tc>
          <w:tcPr>
            <w:tcW w:w="3922" w:type="dxa"/>
            <w:shd w:val="clear" w:color="auto" w:fill="FFFFFF" w:themeFill="background1"/>
            <w:tcMar/>
            <w:vAlign w:val="center"/>
          </w:tcPr>
          <w:p w:rsidRPr="0002201C" w:rsidR="004545D1" w:rsidP="006901C4" w:rsidRDefault="004545D1" w14:paraId="5A68BE76" w14:textId="77777777"/>
        </w:tc>
      </w:tr>
      <w:tr w:rsidRPr="0002201C" w:rsidR="004545D1" w:rsidTr="6F848E0B" w14:paraId="082B35E2" w14:textId="77777777">
        <w:trPr>
          <w:jc w:val="center"/>
        </w:trPr>
        <w:tc>
          <w:tcPr>
            <w:tcW w:w="843" w:type="dxa"/>
            <w:vMerge/>
            <w:tcMar/>
            <w:vAlign w:val="center"/>
          </w:tcPr>
          <w:p w:rsidRPr="0002201C" w:rsidR="004545D1" w:rsidP="006901C4" w:rsidRDefault="004545D1" w14:paraId="1184F553" w14:textId="77777777"/>
        </w:tc>
        <w:tc>
          <w:tcPr>
            <w:tcW w:w="2140" w:type="dxa"/>
            <w:vMerge/>
            <w:tcMar/>
            <w:vAlign w:val="center"/>
          </w:tcPr>
          <w:p w:rsidRPr="0002201C" w:rsidR="004545D1" w:rsidP="006901C4" w:rsidRDefault="004545D1" w14:paraId="34C422D5" w14:textId="77777777"/>
        </w:tc>
        <w:tc>
          <w:tcPr>
            <w:tcW w:w="2162" w:type="dxa"/>
            <w:shd w:val="clear" w:color="auto" w:fill="FFFFFF" w:themeFill="background1"/>
            <w:tcMar/>
            <w:vAlign w:val="center"/>
          </w:tcPr>
          <w:p w:rsidRPr="0002201C" w:rsidR="004545D1" w:rsidP="006901C4" w:rsidRDefault="004545D1" w14:paraId="63790943" w14:textId="77777777">
            <w:r w:rsidRPr="0002201C">
              <w:t>Contactpersoon</w:t>
            </w:r>
          </w:p>
        </w:tc>
        <w:tc>
          <w:tcPr>
            <w:tcW w:w="3922" w:type="dxa"/>
            <w:shd w:val="clear" w:color="auto" w:fill="FFFFFF" w:themeFill="background1"/>
            <w:tcMar/>
            <w:vAlign w:val="center"/>
          </w:tcPr>
          <w:p w:rsidRPr="0002201C" w:rsidR="004545D1" w:rsidP="006901C4" w:rsidRDefault="004545D1" w14:paraId="35653EE9" w14:textId="77777777"/>
        </w:tc>
      </w:tr>
      <w:tr w:rsidRPr="0002201C" w:rsidR="004545D1" w:rsidTr="6F848E0B" w14:paraId="6B1DEE76" w14:textId="77777777">
        <w:trPr>
          <w:jc w:val="center"/>
        </w:trPr>
        <w:tc>
          <w:tcPr>
            <w:tcW w:w="843" w:type="dxa"/>
            <w:vMerge/>
            <w:tcMar/>
            <w:vAlign w:val="center"/>
          </w:tcPr>
          <w:p w:rsidRPr="0002201C" w:rsidR="004545D1" w:rsidP="006901C4" w:rsidRDefault="004545D1" w14:paraId="7CBECC48" w14:textId="77777777"/>
        </w:tc>
        <w:tc>
          <w:tcPr>
            <w:tcW w:w="2140" w:type="dxa"/>
            <w:vMerge/>
            <w:tcMar/>
            <w:vAlign w:val="center"/>
          </w:tcPr>
          <w:p w:rsidRPr="0002201C" w:rsidR="004545D1" w:rsidP="006901C4" w:rsidRDefault="004545D1" w14:paraId="3EAFD44D" w14:textId="77777777"/>
        </w:tc>
        <w:tc>
          <w:tcPr>
            <w:tcW w:w="2162" w:type="dxa"/>
            <w:shd w:val="clear" w:color="auto" w:fill="FFFFFF" w:themeFill="background1"/>
            <w:tcMar/>
            <w:vAlign w:val="center"/>
          </w:tcPr>
          <w:p w:rsidRPr="0002201C" w:rsidR="004545D1" w:rsidP="006901C4" w:rsidRDefault="004545D1" w14:paraId="7A706868" w14:textId="77777777">
            <w:r w:rsidRPr="0002201C">
              <w:t>Functie</w:t>
            </w:r>
          </w:p>
        </w:tc>
        <w:tc>
          <w:tcPr>
            <w:tcW w:w="3922" w:type="dxa"/>
            <w:shd w:val="clear" w:color="auto" w:fill="FFFFFF" w:themeFill="background1"/>
            <w:tcMar/>
            <w:vAlign w:val="center"/>
          </w:tcPr>
          <w:p w:rsidRPr="0002201C" w:rsidR="004545D1" w:rsidP="006901C4" w:rsidRDefault="004545D1" w14:paraId="45626733" w14:textId="77777777"/>
        </w:tc>
      </w:tr>
      <w:tr w:rsidRPr="0002201C" w:rsidR="004545D1" w:rsidTr="6F848E0B" w14:paraId="2B5AD91D" w14:textId="77777777">
        <w:trPr>
          <w:jc w:val="center"/>
        </w:trPr>
        <w:tc>
          <w:tcPr>
            <w:tcW w:w="843" w:type="dxa"/>
            <w:vMerge/>
            <w:tcMar/>
            <w:vAlign w:val="center"/>
          </w:tcPr>
          <w:p w:rsidRPr="0002201C" w:rsidR="004545D1" w:rsidP="006901C4" w:rsidRDefault="004545D1" w14:paraId="76520406" w14:textId="77777777"/>
        </w:tc>
        <w:tc>
          <w:tcPr>
            <w:tcW w:w="2140" w:type="dxa"/>
            <w:vMerge/>
            <w:tcMar/>
            <w:vAlign w:val="center"/>
          </w:tcPr>
          <w:p w:rsidRPr="0002201C" w:rsidR="004545D1" w:rsidP="006901C4" w:rsidRDefault="004545D1" w14:paraId="43714E65" w14:textId="77777777"/>
        </w:tc>
        <w:tc>
          <w:tcPr>
            <w:tcW w:w="2162" w:type="dxa"/>
            <w:shd w:val="clear" w:color="auto" w:fill="FFFFFF" w:themeFill="background1"/>
            <w:tcMar/>
            <w:vAlign w:val="center"/>
          </w:tcPr>
          <w:p w:rsidRPr="0002201C" w:rsidR="004545D1" w:rsidP="006901C4" w:rsidRDefault="004545D1" w14:paraId="6CD9480A" w14:textId="77777777">
            <w:r w:rsidRPr="0002201C">
              <w:t>Telefoonnummer</w:t>
            </w:r>
          </w:p>
        </w:tc>
        <w:tc>
          <w:tcPr>
            <w:tcW w:w="3922" w:type="dxa"/>
            <w:shd w:val="clear" w:color="auto" w:fill="FFFFFF" w:themeFill="background1"/>
            <w:tcMar/>
            <w:vAlign w:val="center"/>
          </w:tcPr>
          <w:p w:rsidRPr="0002201C" w:rsidR="004545D1" w:rsidP="006901C4" w:rsidRDefault="004545D1" w14:paraId="66AD8F2F" w14:textId="77777777"/>
        </w:tc>
      </w:tr>
      <w:tr w:rsidRPr="0002201C" w:rsidR="004545D1" w:rsidTr="6F848E0B" w14:paraId="6875DF23" w14:textId="77777777">
        <w:trPr>
          <w:jc w:val="center"/>
        </w:trPr>
        <w:tc>
          <w:tcPr>
            <w:tcW w:w="843" w:type="dxa"/>
            <w:vMerge/>
            <w:tcMar/>
            <w:vAlign w:val="center"/>
          </w:tcPr>
          <w:p w:rsidRPr="0002201C" w:rsidR="004545D1" w:rsidP="006901C4" w:rsidRDefault="004545D1" w14:paraId="5747FB9C" w14:textId="77777777"/>
        </w:tc>
        <w:tc>
          <w:tcPr>
            <w:tcW w:w="2140" w:type="dxa"/>
            <w:vMerge/>
            <w:tcMar/>
            <w:vAlign w:val="center"/>
          </w:tcPr>
          <w:p w:rsidRPr="0002201C" w:rsidR="004545D1" w:rsidP="006901C4" w:rsidRDefault="004545D1" w14:paraId="7F8C73D9" w14:textId="77777777"/>
        </w:tc>
        <w:tc>
          <w:tcPr>
            <w:tcW w:w="2162" w:type="dxa"/>
            <w:shd w:val="clear" w:color="auto" w:fill="FFFFFF" w:themeFill="background1"/>
            <w:tcMar/>
            <w:vAlign w:val="center"/>
          </w:tcPr>
          <w:p w:rsidRPr="0002201C" w:rsidR="004545D1" w:rsidP="006901C4" w:rsidRDefault="004545D1" w14:paraId="4A45466A" w14:textId="77777777">
            <w:r w:rsidRPr="0002201C">
              <w:t>Emailadres</w:t>
            </w:r>
          </w:p>
        </w:tc>
        <w:tc>
          <w:tcPr>
            <w:tcW w:w="3922" w:type="dxa"/>
            <w:shd w:val="clear" w:color="auto" w:fill="FFFFFF" w:themeFill="background1"/>
            <w:tcMar/>
            <w:vAlign w:val="center"/>
          </w:tcPr>
          <w:p w:rsidRPr="0002201C" w:rsidR="004545D1" w:rsidP="006901C4" w:rsidRDefault="004545D1" w14:paraId="5EAB30A4" w14:textId="77777777"/>
        </w:tc>
      </w:tr>
      <w:tr w:rsidRPr="0002201C" w:rsidR="004545D1" w:rsidTr="6F848E0B" w14:paraId="57F7798A" w14:textId="77777777">
        <w:trPr>
          <w:jc w:val="center"/>
        </w:trPr>
        <w:tc>
          <w:tcPr>
            <w:tcW w:w="843" w:type="dxa"/>
            <w:shd w:val="clear" w:color="auto" w:fill="FFFFFF" w:themeFill="background1"/>
            <w:tcMar/>
            <w:vAlign w:val="center"/>
          </w:tcPr>
          <w:p w:rsidRPr="0002201C" w:rsidR="004545D1" w:rsidP="006901C4" w:rsidRDefault="004545D1" w14:paraId="0CFE4092" w14:textId="77777777">
            <w:r>
              <w:t xml:space="preserve">4. </w:t>
            </w:r>
          </w:p>
        </w:tc>
        <w:tc>
          <w:tcPr>
            <w:tcW w:w="2140" w:type="dxa"/>
            <w:shd w:val="clear" w:color="auto" w:fill="FFFFFF" w:themeFill="background1"/>
            <w:tcMar/>
          </w:tcPr>
          <w:p w:rsidRPr="0002201C" w:rsidR="004545D1" w:rsidP="006901C4" w:rsidRDefault="004545D1" w14:paraId="10FFE860" w14:textId="77777777">
            <w:r>
              <w:t>Inschrijver bevestigt hierbij dat de referentie voldoet aan de genoemde minimale eisen</w:t>
            </w:r>
          </w:p>
        </w:tc>
        <w:tc>
          <w:tcPr>
            <w:tcW w:w="6084" w:type="dxa"/>
            <w:gridSpan w:val="2"/>
            <w:shd w:val="clear" w:color="auto" w:fill="FFFFFF" w:themeFill="background1"/>
            <w:tcMar/>
            <w:vAlign w:val="center"/>
          </w:tcPr>
          <w:p w:rsidRPr="0002201C" w:rsidR="004545D1" w:rsidP="006901C4" w:rsidRDefault="004545D1" w14:paraId="44825B5B" w14:textId="77777777">
            <w:r>
              <w:t>Ja / Nee</w:t>
            </w:r>
          </w:p>
        </w:tc>
      </w:tr>
      <w:tr w:rsidRPr="0002201C" w:rsidR="004545D1" w:rsidTr="6F848E0B" w14:paraId="4ABE38BA" w14:textId="77777777">
        <w:trPr>
          <w:jc w:val="center"/>
        </w:trPr>
        <w:tc>
          <w:tcPr>
            <w:tcW w:w="843" w:type="dxa"/>
            <w:shd w:val="clear" w:color="auto" w:fill="FFFFFF" w:themeFill="background1"/>
            <w:tcMar/>
            <w:vAlign w:val="center"/>
          </w:tcPr>
          <w:p w:rsidRPr="0002201C" w:rsidR="004545D1" w:rsidP="006901C4" w:rsidRDefault="004545D1" w14:paraId="4BFE87E9" w14:textId="77777777">
            <w:r>
              <w:t>5.</w:t>
            </w:r>
          </w:p>
        </w:tc>
        <w:tc>
          <w:tcPr>
            <w:tcW w:w="2140" w:type="dxa"/>
            <w:shd w:val="clear" w:color="auto" w:fill="FFFFFF" w:themeFill="background1"/>
            <w:tcMar/>
            <w:vAlign w:val="center"/>
          </w:tcPr>
          <w:p w:rsidRPr="0002201C" w:rsidR="004545D1" w:rsidP="006901C4" w:rsidRDefault="004545D1" w14:paraId="7EB0DB3E" w14:textId="77777777">
            <w:r w:rsidRPr="0002201C">
              <w:t>Datum</w:t>
            </w:r>
          </w:p>
        </w:tc>
        <w:tc>
          <w:tcPr>
            <w:tcW w:w="2162" w:type="dxa"/>
            <w:shd w:val="clear" w:color="auto" w:fill="FFFFFF" w:themeFill="background1"/>
            <w:tcMar/>
            <w:vAlign w:val="center"/>
          </w:tcPr>
          <w:p w:rsidRPr="0002201C" w:rsidR="004545D1" w:rsidP="006901C4" w:rsidRDefault="004545D1" w14:paraId="61D7E56A" w14:textId="77777777">
            <w:r w:rsidRPr="0002201C">
              <w:t>Begin en eind datum of afronding project</w:t>
            </w:r>
          </w:p>
        </w:tc>
        <w:tc>
          <w:tcPr>
            <w:tcW w:w="3922" w:type="dxa"/>
            <w:shd w:val="clear" w:color="auto" w:fill="FFFFFF" w:themeFill="background1"/>
            <w:tcMar/>
            <w:vAlign w:val="center"/>
          </w:tcPr>
          <w:p w:rsidRPr="0002201C" w:rsidR="004545D1" w:rsidP="006901C4" w:rsidRDefault="004545D1" w14:paraId="3288F225" w14:textId="77777777"/>
        </w:tc>
      </w:tr>
      <w:tr w:rsidRPr="0002201C" w:rsidR="004545D1" w:rsidTr="6F848E0B" w14:paraId="5C7A6FB1" w14:textId="77777777">
        <w:trPr>
          <w:jc w:val="center"/>
        </w:trPr>
        <w:tc>
          <w:tcPr>
            <w:tcW w:w="843" w:type="dxa"/>
            <w:shd w:val="clear" w:color="auto" w:fill="FFFFFF" w:themeFill="background1"/>
            <w:tcMar/>
            <w:vAlign w:val="center"/>
          </w:tcPr>
          <w:p w:rsidRPr="0002201C" w:rsidR="004545D1" w:rsidP="006901C4" w:rsidRDefault="004545D1" w14:paraId="7E9315C0" w14:textId="77777777">
            <w:r>
              <w:t>6.</w:t>
            </w:r>
          </w:p>
        </w:tc>
        <w:tc>
          <w:tcPr>
            <w:tcW w:w="2140" w:type="dxa"/>
            <w:shd w:val="clear" w:color="auto" w:fill="FFFFFF" w:themeFill="background1"/>
            <w:tcMar/>
            <w:vAlign w:val="center"/>
          </w:tcPr>
          <w:p w:rsidRPr="0002201C" w:rsidR="004545D1" w:rsidP="006901C4" w:rsidRDefault="004545D1" w14:paraId="6BB67350" w14:textId="77777777">
            <w:r w:rsidRPr="0002201C">
              <w:t>Waarde excl. BTW</w:t>
            </w:r>
          </w:p>
        </w:tc>
        <w:tc>
          <w:tcPr>
            <w:tcW w:w="2162" w:type="dxa"/>
            <w:shd w:val="clear" w:color="auto" w:fill="FFFFFF" w:themeFill="background1"/>
            <w:tcMar/>
            <w:vAlign w:val="center"/>
          </w:tcPr>
          <w:p w:rsidRPr="0002201C" w:rsidR="004545D1" w:rsidP="006901C4" w:rsidRDefault="004545D1" w14:paraId="5172BAF9" w14:textId="77777777">
            <w:r>
              <w:t xml:space="preserve">In euro’s </w:t>
            </w:r>
          </w:p>
        </w:tc>
        <w:tc>
          <w:tcPr>
            <w:tcW w:w="3922" w:type="dxa"/>
            <w:shd w:val="clear" w:color="auto" w:fill="FFFFFF" w:themeFill="background1"/>
            <w:tcMar/>
            <w:vAlign w:val="center"/>
          </w:tcPr>
          <w:p w:rsidRPr="0002201C" w:rsidR="004545D1" w:rsidP="006901C4" w:rsidRDefault="004545D1" w14:paraId="397BC67D" w14:textId="77777777"/>
        </w:tc>
      </w:tr>
      <w:tr w:rsidRPr="0002201C" w:rsidR="004545D1" w:rsidTr="6F848E0B" w14:paraId="178264BB" w14:textId="77777777">
        <w:trPr>
          <w:jc w:val="center"/>
        </w:trPr>
        <w:tc>
          <w:tcPr>
            <w:tcW w:w="843" w:type="dxa"/>
            <w:shd w:val="clear" w:color="auto" w:fill="FFFFFF" w:themeFill="background1"/>
            <w:tcMar/>
            <w:vAlign w:val="center"/>
          </w:tcPr>
          <w:p w:rsidRPr="0002201C" w:rsidR="004545D1" w:rsidP="006901C4" w:rsidRDefault="004545D1" w14:paraId="601BC1AD" w14:textId="77777777">
            <w:r>
              <w:t>7</w:t>
            </w:r>
            <w:r w:rsidRPr="0002201C">
              <w:t>.</w:t>
            </w:r>
          </w:p>
        </w:tc>
        <w:tc>
          <w:tcPr>
            <w:tcW w:w="2140" w:type="dxa"/>
            <w:shd w:val="clear" w:color="auto" w:fill="FFFFFF" w:themeFill="background1"/>
            <w:tcMar/>
            <w:vAlign w:val="center"/>
          </w:tcPr>
          <w:p w:rsidRPr="0002201C" w:rsidR="004545D1" w:rsidP="006901C4" w:rsidRDefault="004545D1" w14:paraId="23E1E4AA" w14:textId="77777777">
            <w:r w:rsidRPr="0002201C">
              <w:t>Is de opdracht geheel als zelfstandige onderneming uitgevoerd of in combinatie of met onderaannemer(s)?</w:t>
            </w:r>
          </w:p>
        </w:tc>
        <w:tc>
          <w:tcPr>
            <w:tcW w:w="6084" w:type="dxa"/>
            <w:gridSpan w:val="2"/>
            <w:shd w:val="clear" w:color="auto" w:fill="FFFFFF" w:themeFill="background1"/>
            <w:tcMar/>
            <w:vAlign w:val="center"/>
          </w:tcPr>
          <w:p w:rsidRPr="0002201C" w:rsidR="004545D1" w:rsidP="006901C4" w:rsidRDefault="004545D1" w14:paraId="2C0E06EE" w14:textId="77777777">
            <w:r w:rsidRPr="0002201C">
              <w:t>Indien sprake was van een combinatie of van onderaannemers, hier graag vermelden:</w:t>
            </w:r>
          </w:p>
          <w:p w:rsidRPr="0002201C" w:rsidR="004545D1" w:rsidP="006901C4" w:rsidRDefault="004545D1" w14:paraId="312CA2A4" w14:textId="77777777">
            <w:pPr>
              <w:pStyle w:val="Lijstalinea"/>
              <w:numPr>
                <w:ilvl w:val="0"/>
                <w:numId w:val="1"/>
              </w:numPr>
            </w:pPr>
            <w:r w:rsidRPr="0002201C">
              <w:t>de naam van de evt. partners;</w:t>
            </w:r>
          </w:p>
          <w:p w:rsidRPr="0002201C" w:rsidR="004545D1" w:rsidP="006901C4" w:rsidRDefault="004545D1" w14:paraId="186840AD" w14:textId="77777777">
            <w:pPr>
              <w:pStyle w:val="Lijstalinea"/>
              <w:numPr>
                <w:ilvl w:val="0"/>
                <w:numId w:val="1"/>
              </w:numPr>
            </w:pPr>
            <w:r w:rsidRPr="0002201C">
              <w:t>wie welk aandeel verzorgde; en</w:t>
            </w:r>
          </w:p>
          <w:p w:rsidRPr="004545D1" w:rsidR="004545D1" w:rsidP="006901C4" w:rsidRDefault="004545D1" w14:paraId="7285F12E" w14:textId="77777777">
            <w:pPr>
              <w:pStyle w:val="Lijstalinea"/>
              <w:numPr>
                <w:ilvl w:val="0"/>
                <w:numId w:val="1"/>
              </w:numPr>
              <w:rPr>
                <w:b/>
              </w:rPr>
            </w:pPr>
            <w:r w:rsidRPr="0002201C">
              <w:t>wie de leiding had.</w:t>
            </w:r>
          </w:p>
        </w:tc>
      </w:tr>
      <w:tr w:rsidRPr="0002201C" w:rsidR="004545D1" w:rsidTr="6F848E0B" w14:paraId="7B4C7AC6" w14:textId="77777777">
        <w:trPr>
          <w:jc w:val="center"/>
        </w:trPr>
        <w:tc>
          <w:tcPr>
            <w:tcW w:w="843" w:type="dxa"/>
            <w:shd w:val="clear" w:color="auto" w:fill="FFFFFF" w:themeFill="background1"/>
            <w:tcMar/>
            <w:vAlign w:val="center"/>
          </w:tcPr>
          <w:p w:rsidRPr="0002201C" w:rsidR="004545D1" w:rsidP="006901C4" w:rsidRDefault="004545D1" w14:paraId="005F0685" w14:textId="77777777">
            <w:r>
              <w:t>8</w:t>
            </w:r>
            <w:r w:rsidRPr="0002201C">
              <w:t>.</w:t>
            </w:r>
          </w:p>
        </w:tc>
        <w:tc>
          <w:tcPr>
            <w:tcW w:w="2140" w:type="dxa"/>
            <w:shd w:val="clear" w:color="auto" w:fill="FFFFFF" w:themeFill="background1"/>
            <w:tcMar/>
            <w:vAlign w:val="center"/>
          </w:tcPr>
          <w:p w:rsidRPr="0002201C" w:rsidR="004545D1" w:rsidP="006901C4" w:rsidRDefault="004545D1" w14:paraId="5889D2B7" w14:textId="77777777">
            <w:r w:rsidRPr="0002201C">
              <w:t xml:space="preserve">Eventuele toelichting van maximaal </w:t>
            </w:r>
            <w:r>
              <w:t>250</w:t>
            </w:r>
            <w:r w:rsidRPr="0002201C">
              <w:t xml:space="preserve"> woorden.</w:t>
            </w:r>
          </w:p>
        </w:tc>
        <w:tc>
          <w:tcPr>
            <w:tcW w:w="6084" w:type="dxa"/>
            <w:gridSpan w:val="2"/>
            <w:shd w:val="clear" w:color="auto" w:fill="FFFFFF" w:themeFill="background1"/>
            <w:tcMar/>
            <w:vAlign w:val="center"/>
          </w:tcPr>
          <w:p w:rsidRPr="0002201C" w:rsidR="004545D1" w:rsidP="006901C4" w:rsidRDefault="004545D1" w14:paraId="3A658B60" w14:textId="77777777"/>
          <w:p w:rsidRPr="0002201C" w:rsidR="004545D1" w:rsidP="006901C4" w:rsidRDefault="004545D1" w14:paraId="64A0C261" w14:textId="77777777"/>
          <w:p w:rsidRPr="0002201C" w:rsidR="004545D1" w:rsidP="006901C4" w:rsidRDefault="004545D1" w14:paraId="064E01A5" w14:textId="77777777"/>
          <w:p w:rsidRPr="0002201C" w:rsidR="004545D1" w:rsidP="006901C4" w:rsidRDefault="004545D1" w14:paraId="79A1DAD3" w14:textId="77777777"/>
          <w:p w:rsidRPr="0002201C" w:rsidR="004545D1" w:rsidP="006901C4" w:rsidRDefault="004545D1" w14:paraId="5154C038" w14:textId="77777777"/>
          <w:p w:rsidRPr="0002201C" w:rsidR="004545D1" w:rsidP="006901C4" w:rsidRDefault="004545D1" w14:paraId="3B5F1004" w14:textId="77777777"/>
          <w:p w:rsidRPr="0002201C" w:rsidR="004545D1" w:rsidP="006901C4" w:rsidRDefault="004545D1" w14:paraId="48F643F7" w14:textId="77777777"/>
          <w:p w:rsidRPr="0002201C" w:rsidR="004545D1" w:rsidP="006901C4" w:rsidRDefault="004545D1" w14:paraId="2A9A44C1" w14:textId="77777777"/>
        </w:tc>
      </w:tr>
    </w:tbl>
    <w:p w:rsidR="00F3535E" w:rsidP="004545D1" w:rsidRDefault="00F3535E" w14:paraId="400EF5E4" w14:textId="77777777"/>
    <w:p w:rsidR="004545D1" w:rsidRDefault="004545D1" w14:paraId="18FBFE54" w14:textId="77777777">
      <w:pPr>
        <w:spacing w:after="160" w:line="259" w:lineRule="auto"/>
        <w:jc w:val="left"/>
      </w:pPr>
      <w:r>
        <w:br w:type="page"/>
      </w:r>
    </w:p>
    <w:p w:rsidRPr="0002201C" w:rsidR="009C6E72" w:rsidP="004545D1" w:rsidRDefault="009C6E72" w14:paraId="106DF6C5" w14:textId="77777777"/>
    <w:tbl>
      <w:tblPr>
        <w:tblW w:w="9072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6095"/>
      </w:tblGrid>
      <w:tr w:rsidRPr="0002201C" w:rsidR="004A6EEC" w:rsidTr="006901C4" w14:paraId="53275AB5" w14:textId="77777777">
        <w:tc>
          <w:tcPr>
            <w:tcW w:w="2977" w:type="dxa"/>
            <w:vAlign w:val="center"/>
          </w:tcPr>
          <w:p w:rsidRPr="0002201C" w:rsidR="004A6EEC" w:rsidP="004545D1" w:rsidRDefault="004A6EEC" w14:paraId="65A0AD85" w14:textId="77777777">
            <w:r w:rsidRPr="0002201C">
              <w:t>Inschrijver</w:t>
            </w:r>
          </w:p>
        </w:tc>
        <w:tc>
          <w:tcPr>
            <w:tcW w:w="6095" w:type="dxa"/>
            <w:vAlign w:val="center"/>
          </w:tcPr>
          <w:p w:rsidRPr="0002201C" w:rsidR="004A6EEC" w:rsidP="004545D1" w:rsidRDefault="004A6EEC" w14:paraId="602DABDE" w14:textId="77777777"/>
        </w:tc>
      </w:tr>
      <w:tr w:rsidRPr="0002201C" w:rsidR="004A6EEC" w:rsidTr="006901C4" w14:paraId="2E44461F" w14:textId="77777777">
        <w:tc>
          <w:tcPr>
            <w:tcW w:w="2977" w:type="dxa"/>
            <w:vAlign w:val="center"/>
          </w:tcPr>
          <w:p w:rsidRPr="0002201C" w:rsidR="004A6EEC" w:rsidP="004545D1" w:rsidRDefault="004A6EEC" w14:paraId="27CFC3A6" w14:textId="77777777">
            <w:r w:rsidRPr="0002201C">
              <w:t>Naam</w:t>
            </w:r>
          </w:p>
        </w:tc>
        <w:tc>
          <w:tcPr>
            <w:tcW w:w="6095" w:type="dxa"/>
            <w:vAlign w:val="center"/>
          </w:tcPr>
          <w:p w:rsidRPr="0002201C" w:rsidR="004A6EEC" w:rsidP="004545D1" w:rsidRDefault="004A6EEC" w14:paraId="68916E60" w14:textId="77777777"/>
        </w:tc>
      </w:tr>
      <w:tr w:rsidRPr="0002201C" w:rsidR="004A6EEC" w:rsidTr="006901C4" w14:paraId="3C2B55B1" w14:textId="77777777">
        <w:tc>
          <w:tcPr>
            <w:tcW w:w="2977" w:type="dxa"/>
            <w:vAlign w:val="center"/>
          </w:tcPr>
          <w:p w:rsidRPr="0002201C" w:rsidR="004A6EEC" w:rsidP="004545D1" w:rsidRDefault="004A6EEC" w14:paraId="0C42E6A9" w14:textId="77777777">
            <w:r w:rsidRPr="0002201C">
              <w:t>Functie</w:t>
            </w:r>
          </w:p>
        </w:tc>
        <w:tc>
          <w:tcPr>
            <w:tcW w:w="6095" w:type="dxa"/>
            <w:vAlign w:val="center"/>
          </w:tcPr>
          <w:p w:rsidRPr="0002201C" w:rsidR="004A6EEC" w:rsidP="004545D1" w:rsidRDefault="004A6EEC" w14:paraId="7D979B3C" w14:textId="77777777"/>
        </w:tc>
      </w:tr>
      <w:tr w:rsidRPr="0002201C" w:rsidR="004A6EEC" w:rsidTr="006901C4" w14:paraId="3B087E03" w14:textId="77777777">
        <w:tc>
          <w:tcPr>
            <w:tcW w:w="2977" w:type="dxa"/>
            <w:vAlign w:val="center"/>
          </w:tcPr>
          <w:p w:rsidRPr="0002201C" w:rsidR="004A6EEC" w:rsidP="004545D1" w:rsidRDefault="004A6EEC" w14:paraId="65833BBE" w14:textId="77777777">
            <w:r w:rsidRPr="0002201C">
              <w:t>Plaats en datum</w:t>
            </w:r>
          </w:p>
        </w:tc>
        <w:tc>
          <w:tcPr>
            <w:tcW w:w="6095" w:type="dxa"/>
            <w:vAlign w:val="center"/>
          </w:tcPr>
          <w:p w:rsidRPr="0002201C" w:rsidR="004A6EEC" w:rsidP="004545D1" w:rsidRDefault="004A6EEC" w14:paraId="7697DD0F" w14:textId="77777777"/>
        </w:tc>
      </w:tr>
      <w:tr w:rsidRPr="0002201C" w:rsidR="004A6EEC" w:rsidTr="006901C4" w14:paraId="7456BD86" w14:textId="77777777">
        <w:tc>
          <w:tcPr>
            <w:tcW w:w="2977" w:type="dxa"/>
            <w:vAlign w:val="center"/>
          </w:tcPr>
          <w:p w:rsidRPr="0002201C" w:rsidR="004A6EEC" w:rsidP="004545D1" w:rsidRDefault="004A6EEC" w14:paraId="4FD712C7" w14:textId="77777777">
            <w:r w:rsidRPr="0002201C">
              <w:t>Handtekening</w:t>
            </w:r>
          </w:p>
        </w:tc>
        <w:tc>
          <w:tcPr>
            <w:tcW w:w="6095" w:type="dxa"/>
            <w:vAlign w:val="center"/>
          </w:tcPr>
          <w:p w:rsidRPr="0002201C" w:rsidR="004A6EEC" w:rsidP="004545D1" w:rsidRDefault="004A6EEC" w14:paraId="08F84665" w14:textId="77777777"/>
          <w:p w:rsidR="004A6EEC" w:rsidP="004545D1" w:rsidRDefault="004A6EEC" w14:paraId="37B14BF6" w14:textId="77777777"/>
          <w:p w:rsidR="00DB03A4" w:rsidP="004545D1" w:rsidRDefault="00DB03A4" w14:paraId="27BBE9D8" w14:textId="77777777"/>
          <w:p w:rsidRPr="0002201C" w:rsidR="00DB03A4" w:rsidP="004545D1" w:rsidRDefault="00DB03A4" w14:paraId="6F06D643" w14:textId="77777777"/>
        </w:tc>
      </w:tr>
    </w:tbl>
    <w:p w:rsidRPr="0002201C" w:rsidR="004A6EEC" w:rsidP="004545D1" w:rsidRDefault="004A6EEC" w14:paraId="3EB1C12E" w14:textId="77777777"/>
    <w:p w:rsidRPr="0002201C" w:rsidR="007F449B" w:rsidP="004545D1" w:rsidRDefault="007F449B" w14:paraId="444CD328" w14:textId="77777777"/>
    <w:sectPr w:rsidRPr="0002201C" w:rsidR="007F449B" w:rsidSect="004545D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orient="portrait" w:code="9"/>
      <w:pgMar w:top="1843" w:right="1134" w:bottom="567" w:left="1701" w:header="510" w:footer="77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17354F" w:rsidP="004545D1" w:rsidRDefault="0017354F" w14:paraId="36C791E7" w14:textId="77777777">
      <w:r>
        <w:separator/>
      </w:r>
    </w:p>
    <w:p w:rsidR="0017354F" w:rsidP="004545D1" w:rsidRDefault="0017354F" w14:paraId="21351B78" w14:textId="77777777"/>
    <w:p w:rsidR="0017354F" w:rsidP="004545D1" w:rsidRDefault="0017354F" w14:paraId="0D6B8830" w14:textId="77777777"/>
  </w:endnote>
  <w:endnote w:type="continuationSeparator" w:id="0">
    <w:p w:rsidR="0017354F" w:rsidP="004545D1" w:rsidRDefault="0017354F" w14:paraId="4BDDAA3F" w14:textId="77777777">
      <w:r>
        <w:continuationSeparator/>
      </w:r>
    </w:p>
    <w:p w:rsidR="0017354F" w:rsidP="004545D1" w:rsidRDefault="0017354F" w14:paraId="11D90D54" w14:textId="77777777"/>
    <w:p w:rsidR="0017354F" w:rsidP="004545D1" w:rsidRDefault="0017354F" w14:paraId="4EE10C35" w14:textId="77777777"/>
  </w:endnote>
  <w:endnote w:type="continuationNotice" w:id="1">
    <w:p w:rsidR="004A7896" w:rsidRDefault="004A7896" w14:paraId="5C7D6B4B" w14:textId="7777777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F80165" w:rsidRDefault="00F80165" w14:paraId="1332D00D" w14:textId="7777777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504550570"/>
      <w:docPartObj>
        <w:docPartGallery w:val="Page Numbers (Bottom of Page)"/>
        <w:docPartUnique/>
      </w:docPartObj>
    </w:sdtPr>
    <w:sdtEndPr/>
    <w:sdtContent>
      <w:p w:rsidR="0053186B" w:rsidRDefault="0053186B" w14:paraId="3185F57E" w14:textId="156C13C9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 w:rsidR="00D43524">
          <w:t>/</w:t>
        </w:r>
        <w:r w:rsidR="00D43524">
          <w:fldChar w:fldCharType="begin"/>
        </w:r>
        <w:r w:rsidR="00D43524">
          <w:instrText xml:space="preserve"> NUMPAGES   \* MERGEFORMAT </w:instrText>
        </w:r>
        <w:r w:rsidR="00D43524">
          <w:fldChar w:fldCharType="separate"/>
        </w:r>
        <w:r w:rsidR="00D43524">
          <w:t>3</w:t>
        </w:r>
        <w:r w:rsidR="00D43524">
          <w:fldChar w:fldCharType="end"/>
        </w:r>
      </w:p>
    </w:sdtContent>
  </w:sdt>
  <w:p w:rsidR="004545D1" w:rsidP="004545D1" w:rsidRDefault="004545D1" w14:paraId="7CC98F54" w14:textId="14B4A8A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398435945"/>
      <w:docPartObj>
        <w:docPartGallery w:val="Page Numbers (Bottom of Page)"/>
        <w:docPartUnique/>
      </w:docPartObj>
    </w:sdtPr>
    <w:sdtEndPr/>
    <w:sdtContent>
      <w:p w:rsidR="0053186B" w:rsidRDefault="0053186B" w14:paraId="48E6B4F6" w14:textId="424CB345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 w:rsidR="00F80165">
          <w:t>/</w:t>
        </w:r>
        <w:r>
          <w:fldChar w:fldCharType="begin"/>
        </w:r>
        <w:r>
          <w:instrText> NUMPAGES   \* MERGEFORMAT </w:instrText>
        </w:r>
        <w:r>
          <w:fldChar w:fldCharType="separate"/>
        </w:r>
        <w:r w:rsidR="00D43524">
          <w:rPr>
            <w:noProof/>
          </w:rPr>
          <w:t>3</w:t>
        </w:r>
        <w:r>
          <w:fldChar w:fldCharType="end"/>
        </w:r>
      </w:p>
    </w:sdtContent>
  </w:sdt>
  <w:p w:rsidR="004545D1" w:rsidP="004545D1" w:rsidRDefault="004545D1" w14:paraId="67B94EC4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17354F" w:rsidP="004545D1" w:rsidRDefault="0017354F" w14:paraId="65E272D3" w14:textId="77777777">
      <w:r>
        <w:separator/>
      </w:r>
    </w:p>
    <w:p w:rsidR="0017354F" w:rsidP="004545D1" w:rsidRDefault="0017354F" w14:paraId="3B5BF2E7" w14:textId="77777777"/>
    <w:p w:rsidR="0017354F" w:rsidP="004545D1" w:rsidRDefault="0017354F" w14:paraId="5182511F" w14:textId="77777777"/>
  </w:footnote>
  <w:footnote w:type="continuationSeparator" w:id="0">
    <w:p w:rsidR="0017354F" w:rsidP="004545D1" w:rsidRDefault="0017354F" w14:paraId="300DB478" w14:textId="77777777">
      <w:r>
        <w:continuationSeparator/>
      </w:r>
    </w:p>
    <w:p w:rsidR="0017354F" w:rsidP="004545D1" w:rsidRDefault="0017354F" w14:paraId="18D12761" w14:textId="77777777"/>
    <w:p w:rsidR="0017354F" w:rsidP="004545D1" w:rsidRDefault="0017354F" w14:paraId="2AE0682A" w14:textId="77777777"/>
  </w:footnote>
  <w:footnote w:type="continuationNotice" w:id="1">
    <w:p w:rsidR="004A7896" w:rsidRDefault="004A7896" w14:paraId="6CD5EBD5" w14:textId="7777777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du wp14">
  <w:p w:rsidR="007E36F5" w:rsidP="004545D1" w:rsidRDefault="00E70741" w14:paraId="4CDE743D" w14:textId="77777777">
    <w:pPr>
      <w:pStyle w:val="Koptekst"/>
    </w:pPr>
    <w:r>
      <w:rPr>
        <w:noProof/>
      </w:rPr>
      <w:drawing>
        <wp:inline distT="0" distB="0" distL="0" distR="0" wp14:anchorId="660FD4FB" wp14:editId="086A97A6">
          <wp:extent cx="1076325" cy="1076325"/>
          <wp:effectExtent l="19050" t="0" r="9525" b="0"/>
          <wp:docPr id="2050463421" name="Afbeelding 2050463421" descr="HR_LOGO_linksboven_zwar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R_LOGO_linksboven_zwar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6325" cy="1076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4545D1" w:rsidP="004545D1" w:rsidRDefault="004545D1" w14:paraId="0D1E2C31" w14:textId="77777777"/>
  <w:p w:rsidR="004545D1" w:rsidP="004545D1" w:rsidRDefault="004545D1" w14:paraId="59921A15" w14:textId="777777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="00E70741" w:rsidP="004545D1" w:rsidRDefault="004545D1" w14:paraId="68DE812D" w14:textId="77777777">
    <w:pPr>
      <w:pStyle w:val="Koptekst"/>
    </w:pPr>
    <w:r w:rsidRPr="000721CC">
      <w:rPr>
        <w:noProof/>
      </w:rPr>
      <w:drawing>
        <wp:anchor distT="0" distB="0" distL="114300" distR="114300" simplePos="0" relativeHeight="251658242" behindDoc="1" locked="0" layoutInCell="1" allowOverlap="1" wp14:anchorId="7C487572" wp14:editId="02CE94D2">
          <wp:simplePos x="0" y="0"/>
          <wp:positionH relativeFrom="margin">
            <wp:posOffset>4362450</wp:posOffset>
          </wp:positionH>
          <wp:positionV relativeFrom="paragraph">
            <wp:posOffset>152400</wp:posOffset>
          </wp:positionV>
          <wp:extent cx="1239520" cy="514350"/>
          <wp:effectExtent l="0" t="0" r="0" b="0"/>
          <wp:wrapSquare wrapText="bothSides"/>
          <wp:docPr id="1574277103" name="Afbeelding 1574277103" descr="Afbeelding met tekst, Lettertype, logo, Graphics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5878937" name="Afbeelding 2105878937" descr="Afbeelding met tekst, Lettertype, logo, Graphics&#10;&#10;Automatisch gegenereerde beschrijvi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9520" cy="5143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545D1" w:rsidP="004545D1" w:rsidRDefault="0053186B" w14:paraId="3B0E7AE2" w14:textId="38DD7351">
    <w:r w:rsidRPr="00B72F8C">
      <w:rPr>
        <w:noProof/>
      </w:rPr>
      <w:drawing>
        <wp:anchor distT="0" distB="0" distL="114300" distR="114300" simplePos="0" relativeHeight="251664387" behindDoc="0" locked="0" layoutInCell="1" allowOverlap="1" wp14:anchorId="229DBC2D" wp14:editId="6B5BCA10">
          <wp:simplePos x="0" y="0"/>
          <wp:positionH relativeFrom="page">
            <wp:posOffset>1080135</wp:posOffset>
          </wp:positionH>
          <wp:positionV relativeFrom="paragraph">
            <wp:posOffset>151765</wp:posOffset>
          </wp:positionV>
          <wp:extent cx="1206500" cy="288290"/>
          <wp:effectExtent l="0" t="0" r="0" b="0"/>
          <wp:wrapThrough wrapText="bothSides">
            <wp:wrapPolygon edited="0">
              <wp:start x="0" y="0"/>
              <wp:lineTo x="0" y="19982"/>
              <wp:lineTo x="21145" y="19982"/>
              <wp:lineTo x="21145" y="0"/>
              <wp:lineTo x="0" y="0"/>
            </wp:wrapPolygon>
          </wp:wrapThrough>
          <wp:docPr id="226738013" name="Afbeelding 226738013" descr="Afbeelding met tekst, Lettertype, Graphics, logo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6738013" name="Afbeelding 226738013" descr="Afbeelding met tekst, Lettertype, Graphics, logo&#10;&#10;Automatisch gegenereerde beschrijving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348" t="10658" r="9685" b="14729"/>
                  <a:stretch/>
                </pic:blipFill>
                <pic:spPr bwMode="auto">
                  <a:xfrm>
                    <a:off x="0" y="0"/>
                    <a:ext cx="1206500" cy="28829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4545D1" w:rsidP="004545D1" w:rsidRDefault="004545D1" w14:paraId="358CFA48" w14:textId="7777777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="004545D1" w:rsidP="004545D1" w:rsidRDefault="0053186B" w14:paraId="38F0F093" w14:textId="0109A18E">
    <w:pPr>
      <w:pStyle w:val="Koptekst"/>
    </w:pPr>
    <w:r w:rsidRPr="00B72F8C">
      <w:rPr>
        <w:noProof/>
      </w:rPr>
      <w:drawing>
        <wp:anchor distT="0" distB="0" distL="114300" distR="114300" simplePos="0" relativeHeight="251662339" behindDoc="0" locked="0" layoutInCell="1" allowOverlap="1" wp14:anchorId="69877B48" wp14:editId="328524B1">
          <wp:simplePos x="0" y="0"/>
          <wp:positionH relativeFrom="margin">
            <wp:align>left</wp:align>
          </wp:positionH>
          <wp:positionV relativeFrom="paragraph">
            <wp:posOffset>218440</wp:posOffset>
          </wp:positionV>
          <wp:extent cx="1206500" cy="288290"/>
          <wp:effectExtent l="0" t="0" r="0" b="0"/>
          <wp:wrapThrough wrapText="bothSides">
            <wp:wrapPolygon edited="0">
              <wp:start x="0" y="0"/>
              <wp:lineTo x="0" y="19982"/>
              <wp:lineTo x="21145" y="19982"/>
              <wp:lineTo x="21145" y="0"/>
              <wp:lineTo x="0" y="0"/>
            </wp:wrapPolygon>
          </wp:wrapThrough>
          <wp:docPr id="1480567434" name="Afbeelding 1480567434" descr="Afbeelding met tekst, Lettertype, Graphics, logo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80567434" name="Afbeelding 1480567434" descr="Afbeelding met tekst, Lettertype, Graphics, logo&#10;&#10;Automatisch gegenereerde beschrijvi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348" t="10658" r="9685" b="14729"/>
                  <a:stretch/>
                </pic:blipFill>
                <pic:spPr bwMode="auto">
                  <a:xfrm>
                    <a:off x="0" y="0"/>
                    <a:ext cx="1206500" cy="28829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721CC" w:rsidR="004545D1">
      <w:rPr>
        <w:noProof/>
      </w:rPr>
      <w:drawing>
        <wp:anchor distT="0" distB="0" distL="114300" distR="114300" simplePos="0" relativeHeight="251658243" behindDoc="1" locked="0" layoutInCell="1" allowOverlap="1" wp14:anchorId="753A98B6" wp14:editId="64016F55">
          <wp:simplePos x="0" y="0"/>
          <wp:positionH relativeFrom="margin">
            <wp:posOffset>4457700</wp:posOffset>
          </wp:positionH>
          <wp:positionV relativeFrom="paragraph">
            <wp:posOffset>228600</wp:posOffset>
          </wp:positionV>
          <wp:extent cx="1239520" cy="514350"/>
          <wp:effectExtent l="0" t="0" r="0" b="0"/>
          <wp:wrapSquare wrapText="bothSides"/>
          <wp:docPr id="1248508216" name="Afbeelding 1248508216" descr="Afbeelding met tekst, Lettertype, logo, Graphics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7021615" name="Afbeelding 1647021615" descr="Afbeelding met tekst, Lettertype, logo, Graphics&#10;&#10;Automatisch gegenereerde beschrijvi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9520" cy="5143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AA58BA"/>
    <w:multiLevelType w:val="hybridMultilevel"/>
    <w:tmpl w:val="FE68A508"/>
    <w:lvl w:ilvl="0" w:tplc="1ECA7294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 w:ascii="Arial" w:hAnsi="Arial" w:eastAsia="SimSun" w:cs="Arial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</w:abstractNum>
  <w:num w:numId="1" w16cid:durableId="1982493757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40"/>
  <w:proofState w:spelling="clean" w:grammar="dirty"/>
  <w:attachedTemplate r:id="rId1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54F"/>
    <w:rsid w:val="0002201C"/>
    <w:rsid w:val="00031DA7"/>
    <w:rsid w:val="00073397"/>
    <w:rsid w:val="000F4100"/>
    <w:rsid w:val="00171C5B"/>
    <w:rsid w:val="0017354F"/>
    <w:rsid w:val="00185F7F"/>
    <w:rsid w:val="001C6069"/>
    <w:rsid w:val="0021359E"/>
    <w:rsid w:val="002415CD"/>
    <w:rsid w:val="0028054E"/>
    <w:rsid w:val="002A74A2"/>
    <w:rsid w:val="00326C36"/>
    <w:rsid w:val="00393F69"/>
    <w:rsid w:val="003A58D7"/>
    <w:rsid w:val="003D4AA4"/>
    <w:rsid w:val="00411597"/>
    <w:rsid w:val="004545D1"/>
    <w:rsid w:val="004A6EEC"/>
    <w:rsid w:val="004A7896"/>
    <w:rsid w:val="0053186B"/>
    <w:rsid w:val="005B1429"/>
    <w:rsid w:val="005E23EB"/>
    <w:rsid w:val="005F09C4"/>
    <w:rsid w:val="006901C4"/>
    <w:rsid w:val="00694DE8"/>
    <w:rsid w:val="0071424E"/>
    <w:rsid w:val="00782F2C"/>
    <w:rsid w:val="00793B01"/>
    <w:rsid w:val="007B5DF7"/>
    <w:rsid w:val="007C5031"/>
    <w:rsid w:val="007E36F5"/>
    <w:rsid w:val="007F449B"/>
    <w:rsid w:val="00806D66"/>
    <w:rsid w:val="008303C6"/>
    <w:rsid w:val="00882DB3"/>
    <w:rsid w:val="008E71D1"/>
    <w:rsid w:val="00926CD2"/>
    <w:rsid w:val="00942CE6"/>
    <w:rsid w:val="009C6E72"/>
    <w:rsid w:val="00A759AE"/>
    <w:rsid w:val="00AA6A77"/>
    <w:rsid w:val="00AB3AB5"/>
    <w:rsid w:val="00AD1338"/>
    <w:rsid w:val="00B444D8"/>
    <w:rsid w:val="00B6107D"/>
    <w:rsid w:val="00CA5FFA"/>
    <w:rsid w:val="00CE3F18"/>
    <w:rsid w:val="00CF00B1"/>
    <w:rsid w:val="00D02492"/>
    <w:rsid w:val="00D35896"/>
    <w:rsid w:val="00D43524"/>
    <w:rsid w:val="00DB03A4"/>
    <w:rsid w:val="00DB2210"/>
    <w:rsid w:val="00DC6675"/>
    <w:rsid w:val="00E02517"/>
    <w:rsid w:val="00E66AFB"/>
    <w:rsid w:val="00E70741"/>
    <w:rsid w:val="00E76BC5"/>
    <w:rsid w:val="00F23650"/>
    <w:rsid w:val="00F3535E"/>
    <w:rsid w:val="00F44F9F"/>
    <w:rsid w:val="00F56C6A"/>
    <w:rsid w:val="00F56E8A"/>
    <w:rsid w:val="00F73DCE"/>
    <w:rsid w:val="00F80165"/>
    <w:rsid w:val="00FC059B"/>
    <w:rsid w:val="541C2A38"/>
    <w:rsid w:val="6F848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437C0C"/>
  <w15:chartTrackingRefBased/>
  <w15:docId w15:val="{F99AE668-2BFB-4963-92A7-9B1C570C8CA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eastAsia="Times New Roman" w:ascii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  <w:rsid w:val="004545D1"/>
    <w:pPr>
      <w:spacing w:after="0" w:line="276" w:lineRule="auto"/>
      <w:jc w:val="both"/>
    </w:pPr>
    <w:rPr>
      <w:rFonts w:ascii="Arial" w:hAnsi="Arial" w:cs="Arial"/>
      <w:bCs/>
      <w:sz w:val="18"/>
      <w:szCs w:val="18"/>
      <w:lang w:eastAsia="nl-NL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uiPriority w:val="99"/>
    <w:unhideWhenUsed/>
    <w:rsid w:val="004A6EEC"/>
    <w:pPr>
      <w:tabs>
        <w:tab w:val="center" w:pos="4536"/>
        <w:tab w:val="right" w:pos="9072"/>
      </w:tabs>
      <w:spacing w:line="240" w:lineRule="auto"/>
    </w:pPr>
  </w:style>
  <w:style w:type="character" w:styleId="VoettekstChar" w:customStyle="1">
    <w:name w:val="Voettekst Char"/>
    <w:basedOn w:val="Standaardalinea-lettertype"/>
    <w:link w:val="Voettekst"/>
    <w:uiPriority w:val="99"/>
    <w:rsid w:val="004A6EEC"/>
    <w:rPr>
      <w:rFonts w:ascii="Tahoma" w:hAnsi="Tahoma" w:cs="Times New Roman"/>
      <w:sz w:val="18"/>
      <w:szCs w:val="24"/>
      <w:lang w:eastAsia="nl-NL"/>
    </w:rPr>
  </w:style>
  <w:style w:type="paragraph" w:styleId="HRNaamInstituut" w:customStyle="1">
    <w:name w:val="HR_NaamInstituut"/>
    <w:basedOn w:val="Standaard"/>
    <w:rsid w:val="004A6EEC"/>
    <w:pPr>
      <w:spacing w:line="240" w:lineRule="auto"/>
    </w:pPr>
    <w:rPr>
      <w:b/>
      <w:sz w:val="24"/>
    </w:rPr>
  </w:style>
  <w:style w:type="paragraph" w:styleId="Koptekst">
    <w:name w:val="header"/>
    <w:basedOn w:val="Standaard"/>
    <w:link w:val="KoptekstChar"/>
    <w:rsid w:val="004A6EEC"/>
    <w:pPr>
      <w:tabs>
        <w:tab w:val="center" w:pos="4536"/>
        <w:tab w:val="right" w:pos="9072"/>
      </w:tabs>
      <w:spacing w:line="240" w:lineRule="auto"/>
    </w:pPr>
    <w:rPr>
      <w:sz w:val="20"/>
    </w:rPr>
  </w:style>
  <w:style w:type="character" w:styleId="KoptekstChar" w:customStyle="1">
    <w:name w:val="Koptekst Char"/>
    <w:basedOn w:val="Standaardalinea-lettertype"/>
    <w:link w:val="Koptekst"/>
    <w:rsid w:val="004A6EEC"/>
    <w:rPr>
      <w:rFonts w:ascii="Arial" w:hAnsi="Arial" w:cs="Times New Roman"/>
      <w:sz w:val="20"/>
      <w:szCs w:val="24"/>
      <w:lang w:eastAsia="nl-NL"/>
    </w:rPr>
  </w:style>
  <w:style w:type="table" w:styleId="Tabelraster">
    <w:name w:val="Table Grid"/>
    <w:basedOn w:val="Standaardtabel"/>
    <w:rsid w:val="004A6EEC"/>
    <w:pPr>
      <w:spacing w:after="0" w:line="280" w:lineRule="atLeast"/>
    </w:pPr>
    <w:rPr>
      <w:rFonts w:ascii="Times New Roman" w:hAnsi="Times New Roman" w:cs="Times New Roman"/>
      <w:sz w:val="20"/>
      <w:szCs w:val="20"/>
      <w:lang w:eastAsia="nl-N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4A6EEC"/>
    <w:pPr>
      <w:spacing w:line="240" w:lineRule="auto"/>
    </w:pPr>
    <w:rPr>
      <w:rFonts w:ascii="Segoe UI" w:hAnsi="Segoe UI" w:cs="Segoe UI"/>
    </w:rPr>
  </w:style>
  <w:style w:type="character" w:styleId="BallontekstChar" w:customStyle="1">
    <w:name w:val="Ballontekst Char"/>
    <w:basedOn w:val="Standaardalinea-lettertype"/>
    <w:link w:val="Ballontekst"/>
    <w:uiPriority w:val="99"/>
    <w:semiHidden/>
    <w:rsid w:val="004A6EEC"/>
    <w:rPr>
      <w:rFonts w:ascii="Segoe UI" w:hAnsi="Segoe UI" w:cs="Segoe UI"/>
      <w:sz w:val="18"/>
      <w:szCs w:val="18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9C6E7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9C6E72"/>
    <w:pPr>
      <w:spacing w:line="240" w:lineRule="auto"/>
    </w:pPr>
    <w:rPr>
      <w:sz w:val="20"/>
      <w:szCs w:val="20"/>
    </w:rPr>
  </w:style>
  <w:style w:type="character" w:styleId="TekstopmerkingChar" w:customStyle="1">
    <w:name w:val="Tekst opmerking Char"/>
    <w:basedOn w:val="Standaardalinea-lettertype"/>
    <w:link w:val="Tekstopmerking"/>
    <w:uiPriority w:val="99"/>
    <w:semiHidden/>
    <w:rsid w:val="009C6E72"/>
    <w:rPr>
      <w:rFonts w:ascii="Tahoma" w:hAnsi="Tahoma" w:cs="Times New Roman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C6E72"/>
    <w:rPr>
      <w:b/>
      <w:bCs w:val="0"/>
    </w:rPr>
  </w:style>
  <w:style w:type="character" w:styleId="OnderwerpvanopmerkingChar" w:customStyle="1">
    <w:name w:val="Onderwerp van opmerking Char"/>
    <w:basedOn w:val="TekstopmerkingChar"/>
    <w:link w:val="Onderwerpvanopmerking"/>
    <w:uiPriority w:val="99"/>
    <w:semiHidden/>
    <w:rsid w:val="009C6E72"/>
    <w:rPr>
      <w:rFonts w:ascii="Tahoma" w:hAnsi="Tahoma" w:cs="Times New Roman"/>
      <w:b/>
      <w:bCs/>
      <w:sz w:val="20"/>
      <w:szCs w:val="20"/>
      <w:lang w:eastAsia="nl-NL"/>
    </w:rPr>
  </w:style>
  <w:style w:type="paragraph" w:styleId="Geenafstand">
    <w:name w:val="No Spacing"/>
    <w:uiPriority w:val="1"/>
    <w:qFormat/>
    <w:rsid w:val="007E36F5"/>
    <w:pPr>
      <w:spacing w:after="0" w:line="240" w:lineRule="auto"/>
    </w:pPr>
    <w:rPr>
      <w:rFonts w:ascii="Tahoma" w:hAnsi="Tahoma" w:cs="Times New Roman"/>
      <w:sz w:val="18"/>
      <w:szCs w:val="24"/>
      <w:lang w:eastAsia="nl-NL"/>
    </w:rPr>
  </w:style>
  <w:style w:type="paragraph" w:styleId="Lijstalinea">
    <w:name w:val="List Paragraph"/>
    <w:basedOn w:val="Standaard"/>
    <w:uiPriority w:val="34"/>
    <w:qFormat/>
    <w:rsid w:val="004545D1"/>
    <w:pPr>
      <w:ind w:left="720"/>
      <w:contextualSpacing/>
    </w:pPr>
  </w:style>
  <w:style w:type="paragraph" w:styleId="Voetnoottekst">
    <w:name w:val="footnote text"/>
    <w:basedOn w:val="Standaard"/>
    <w:link w:val="VoetnoottekstChar"/>
    <w:uiPriority w:val="99"/>
    <w:rsid w:val="004545D1"/>
    <w:pPr>
      <w:spacing w:line="300" w:lineRule="atLeast"/>
      <w:jc w:val="left"/>
    </w:pPr>
    <w:rPr>
      <w:bCs w:val="0"/>
      <w:sz w:val="20"/>
      <w:szCs w:val="20"/>
    </w:rPr>
  </w:style>
  <w:style w:type="character" w:styleId="VoetnoottekstChar" w:customStyle="1">
    <w:name w:val="Voetnoottekst Char"/>
    <w:basedOn w:val="Standaardalinea-lettertype"/>
    <w:link w:val="Voetnoottekst"/>
    <w:uiPriority w:val="99"/>
    <w:rsid w:val="004545D1"/>
    <w:rPr>
      <w:rFonts w:ascii="Arial" w:hAnsi="Arial" w:cs="Arial"/>
      <w:sz w:val="20"/>
      <w:szCs w:val="20"/>
      <w:lang w:eastAsia="nl-NL"/>
    </w:rPr>
  </w:style>
  <w:style w:type="character" w:styleId="Voetnootmarkering">
    <w:name w:val="footnote reference"/>
    <w:uiPriority w:val="99"/>
    <w:semiHidden/>
    <w:rsid w:val="004545D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omyWolfert-HIP\Downloads\Bijlage%202%20-%20Referenties%20(1).dotx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374c010-84b2-41aa-9f70-829eca1e20e5" xsi:nil="true"/>
    <lcf76f155ced4ddcb4097134ff3c332f xmlns="58136303-e262-4c30-89d9-d9f80385de94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24D276D54AE04BAA66E2DA3537A38B" ma:contentTypeVersion="13" ma:contentTypeDescription="Een nieuw document maken." ma:contentTypeScope="" ma:versionID="4b6d1b54e268e4e43582988a7f272f6a">
  <xsd:schema xmlns:xsd="http://www.w3.org/2001/XMLSchema" xmlns:xs="http://www.w3.org/2001/XMLSchema" xmlns:p="http://schemas.microsoft.com/office/2006/metadata/properties" xmlns:ns2="58136303-e262-4c30-89d9-d9f80385de94" xmlns:ns3="a374c010-84b2-41aa-9f70-829eca1e20e5" targetNamespace="http://schemas.microsoft.com/office/2006/metadata/properties" ma:root="true" ma:fieldsID="2ccbc69759a0c250f9c588072cc985cc" ns2:_="" ns3:_="">
    <xsd:import namespace="58136303-e262-4c30-89d9-d9f80385de94"/>
    <xsd:import namespace="a374c010-84b2-41aa-9f70-829eca1e20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136303-e262-4c30-89d9-d9f80385de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8c34fcce-77dc-4f90-ae42-577741ce02e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74c010-84b2-41aa-9f70-829eca1e20e5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1409cd81-1d4d-4065-b77d-e873716090dc}" ma:internalName="TaxCatchAll" ma:showField="CatchAllData" ma:web="a374c010-84b2-41aa-9f70-829eca1e20e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6E5579E-2044-455A-A268-88AECED30124}">
  <ds:schemaRefs>
    <ds:schemaRef ds:uri="http://schemas.microsoft.com/office/2006/metadata/properties"/>
    <ds:schemaRef ds:uri="http://purl.org/dc/dcmitype/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a374c010-84b2-41aa-9f70-829eca1e20e5"/>
    <ds:schemaRef ds:uri="http://schemas.microsoft.com/office/2006/documentManagement/types"/>
    <ds:schemaRef ds:uri="58136303-e262-4c30-89d9-d9f80385de94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27107924-066A-4DEC-80C7-9AD434D9752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B42712F-6231-4628-AA9D-93165469E2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136303-e262-4c30-89d9-d9f80385de94"/>
    <ds:schemaRef ds:uri="a374c010-84b2-41aa-9f70-829eca1e20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35DDE89-939A-4E8D-BCD3-C98B7A813DEA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Bijlage 2 - Referenties (1)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Romy Wolfert - HIP</dc:creator>
  <keywords/>
  <dc:description/>
  <lastModifiedBy>Romy Wolfert - HIP</lastModifiedBy>
  <revision>11</revision>
  <dcterms:created xsi:type="dcterms:W3CDTF">2024-07-23T03:10:00.0000000Z</dcterms:created>
  <dcterms:modified xsi:type="dcterms:W3CDTF">2024-09-27T09:39:48.1168511Z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0x010100F224D276D54AE04BAA66E2DA3537A38B</vt:lpwstr>
  </property>
  <property fmtid="{D5CDD505-2E9C-101B-9397-08002B2CF9AE}" pid="3" name="MediaServiceImageTags">
    <vt:lpwstr/>
  </property>
</Properties>
</file>